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F57" w:rsidRDefault="003C5F2C" w:rsidP="003C5F2C">
      <w:pPr>
        <w:spacing w:line="360" w:lineRule="auto"/>
        <w:jc w:val="center"/>
        <w:rPr>
          <w:rFonts w:ascii="Arial Narrow" w:hAnsi="Arial Narrow" w:cs="Arial"/>
          <w:b/>
          <w:sz w:val="36"/>
          <w:szCs w:val="36"/>
          <w:u w:val="single"/>
        </w:rPr>
      </w:pPr>
      <w:bookmarkStart w:id="0" w:name="_GoBack"/>
      <w:bookmarkEnd w:id="0"/>
      <w:r>
        <w:rPr>
          <w:noProof/>
          <w:lang w:val="en-US" w:eastAsia="en-US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1910715</wp:posOffset>
            </wp:positionH>
            <wp:positionV relativeFrom="paragraph">
              <wp:posOffset>-1226820</wp:posOffset>
            </wp:positionV>
            <wp:extent cx="1575435" cy="934720"/>
            <wp:effectExtent l="0" t="0" r="0" b="0"/>
            <wp:wrapNone/>
            <wp:docPr id="13" name="Imagem 13" descr="C:\Users\DSM\Pictures\LOGO-IM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SM\Pictures\LOGO-IM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435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2F51" w:rsidRPr="00CD2F51" w:rsidRDefault="00626E31" w:rsidP="00CD2F51">
      <w:pPr>
        <w:spacing w:line="360" w:lineRule="auto"/>
        <w:jc w:val="center"/>
        <w:rPr>
          <w:rFonts w:ascii="Arial Narrow" w:hAnsi="Arial Narrow" w:cs="Arial"/>
          <w:b/>
          <w:sz w:val="36"/>
          <w:szCs w:val="36"/>
          <w:u w:val="single"/>
        </w:rPr>
      </w:pPr>
      <w:r>
        <w:rPr>
          <w:rFonts w:ascii="Arial Narrow" w:hAnsi="Arial Narrow" w:cs="Arial"/>
          <w:b/>
          <w:sz w:val="36"/>
          <w:szCs w:val="36"/>
          <w:u w:val="single"/>
        </w:rPr>
        <w:t>Modelo de Elaboração de Trabalho Escrito</w:t>
      </w:r>
    </w:p>
    <w:p w:rsidR="00CD2F51" w:rsidRDefault="00CD2F51" w:rsidP="00CD2F51">
      <w:pPr>
        <w:spacing w:line="360" w:lineRule="auto"/>
        <w:rPr>
          <w:rFonts w:ascii="Arial Narrow" w:hAnsi="Arial Narrow" w:cs="Arial"/>
          <w:b/>
          <w:sz w:val="28"/>
          <w:szCs w:val="28"/>
        </w:rPr>
      </w:pPr>
    </w:p>
    <w:p w:rsidR="00CD2F51" w:rsidRDefault="003C5F2C" w:rsidP="00CD2F51">
      <w:pPr>
        <w:spacing w:line="360" w:lineRule="auto"/>
        <w:rPr>
          <w:rFonts w:ascii="Arial Narrow" w:hAnsi="Arial Narrow" w:cs="Arial"/>
          <w:b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227965</wp:posOffset>
            </wp:positionV>
            <wp:extent cx="3076575" cy="4381500"/>
            <wp:effectExtent l="0" t="0" r="0" b="0"/>
            <wp:wrapNone/>
            <wp:docPr id="12" name="Imagem 12" descr="relator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relatori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6E31" w:rsidRDefault="00626E31" w:rsidP="00CD2F51">
      <w:pPr>
        <w:spacing w:line="360" w:lineRule="auto"/>
        <w:rPr>
          <w:rFonts w:ascii="Arial Narrow" w:hAnsi="Arial Narrow" w:cs="Arial"/>
          <w:b/>
          <w:sz w:val="28"/>
          <w:szCs w:val="28"/>
        </w:rPr>
      </w:pPr>
    </w:p>
    <w:p w:rsidR="00626E31" w:rsidRDefault="00626E31" w:rsidP="00CD2F51">
      <w:pPr>
        <w:spacing w:line="360" w:lineRule="auto"/>
        <w:rPr>
          <w:rFonts w:ascii="Arial Narrow" w:hAnsi="Arial Narrow" w:cs="Arial"/>
          <w:b/>
          <w:sz w:val="28"/>
          <w:szCs w:val="28"/>
        </w:rPr>
      </w:pPr>
    </w:p>
    <w:p w:rsidR="00626E31" w:rsidRDefault="00626E31" w:rsidP="00CD2F51">
      <w:pPr>
        <w:spacing w:line="360" w:lineRule="auto"/>
        <w:rPr>
          <w:rFonts w:ascii="Arial Narrow" w:hAnsi="Arial Narrow" w:cs="Arial"/>
          <w:b/>
          <w:sz w:val="28"/>
          <w:szCs w:val="28"/>
        </w:rPr>
      </w:pPr>
    </w:p>
    <w:p w:rsidR="00626E31" w:rsidRDefault="00626E31" w:rsidP="00CD2F51">
      <w:pPr>
        <w:spacing w:line="360" w:lineRule="auto"/>
        <w:rPr>
          <w:rFonts w:ascii="Arial Narrow" w:hAnsi="Arial Narrow" w:cs="Arial"/>
          <w:b/>
          <w:sz w:val="28"/>
          <w:szCs w:val="28"/>
        </w:rPr>
      </w:pPr>
    </w:p>
    <w:p w:rsidR="00626E31" w:rsidRDefault="00626E31" w:rsidP="00CD2F51">
      <w:pPr>
        <w:spacing w:line="360" w:lineRule="auto"/>
        <w:rPr>
          <w:rFonts w:ascii="Arial Narrow" w:hAnsi="Arial Narrow" w:cs="Arial"/>
          <w:b/>
          <w:sz w:val="28"/>
          <w:szCs w:val="28"/>
        </w:rPr>
      </w:pPr>
    </w:p>
    <w:p w:rsidR="00626E31" w:rsidRDefault="00626E31" w:rsidP="00CD2F51">
      <w:pPr>
        <w:spacing w:line="360" w:lineRule="auto"/>
        <w:rPr>
          <w:rFonts w:ascii="Arial Narrow" w:hAnsi="Arial Narrow" w:cs="Arial"/>
          <w:b/>
          <w:sz w:val="28"/>
          <w:szCs w:val="28"/>
        </w:rPr>
      </w:pPr>
    </w:p>
    <w:p w:rsidR="00626E31" w:rsidRDefault="00626E31" w:rsidP="00CD2F51">
      <w:pPr>
        <w:spacing w:line="360" w:lineRule="auto"/>
        <w:rPr>
          <w:rFonts w:ascii="Arial Narrow" w:hAnsi="Arial Narrow" w:cs="Arial"/>
          <w:b/>
          <w:sz w:val="28"/>
          <w:szCs w:val="28"/>
        </w:rPr>
      </w:pPr>
    </w:p>
    <w:p w:rsidR="00626E31" w:rsidRDefault="00626E31" w:rsidP="00CD2F51">
      <w:pPr>
        <w:spacing w:line="360" w:lineRule="auto"/>
        <w:rPr>
          <w:rFonts w:ascii="Arial Narrow" w:hAnsi="Arial Narrow" w:cs="Arial"/>
          <w:b/>
          <w:sz w:val="28"/>
          <w:szCs w:val="28"/>
        </w:rPr>
      </w:pPr>
    </w:p>
    <w:p w:rsidR="00626E31" w:rsidRDefault="00626E31" w:rsidP="00CD2F51">
      <w:pPr>
        <w:spacing w:line="360" w:lineRule="auto"/>
        <w:rPr>
          <w:rFonts w:ascii="Arial Narrow" w:hAnsi="Arial Narrow" w:cs="Arial"/>
          <w:b/>
          <w:sz w:val="28"/>
          <w:szCs w:val="28"/>
        </w:rPr>
      </w:pPr>
    </w:p>
    <w:p w:rsidR="00626E31" w:rsidRDefault="00626E31" w:rsidP="00CD2F51">
      <w:pPr>
        <w:spacing w:line="360" w:lineRule="auto"/>
        <w:rPr>
          <w:rFonts w:ascii="Arial Narrow" w:hAnsi="Arial Narrow" w:cs="Arial"/>
          <w:b/>
          <w:sz w:val="28"/>
          <w:szCs w:val="28"/>
        </w:rPr>
      </w:pPr>
    </w:p>
    <w:p w:rsidR="00626E31" w:rsidRDefault="00626E31" w:rsidP="00CD2F51">
      <w:pPr>
        <w:spacing w:line="360" w:lineRule="auto"/>
        <w:rPr>
          <w:rFonts w:ascii="Arial Narrow" w:hAnsi="Arial Narrow" w:cs="Arial"/>
          <w:b/>
          <w:sz w:val="28"/>
          <w:szCs w:val="28"/>
        </w:rPr>
      </w:pPr>
    </w:p>
    <w:p w:rsidR="00626E31" w:rsidRDefault="00626E31" w:rsidP="00CD2F51">
      <w:pPr>
        <w:spacing w:line="360" w:lineRule="auto"/>
        <w:rPr>
          <w:rFonts w:ascii="Arial Narrow" w:hAnsi="Arial Narrow" w:cs="Arial"/>
          <w:b/>
          <w:sz w:val="28"/>
          <w:szCs w:val="28"/>
        </w:rPr>
      </w:pPr>
    </w:p>
    <w:p w:rsidR="00626E31" w:rsidRDefault="00626E31" w:rsidP="00CD2F51">
      <w:pPr>
        <w:spacing w:line="360" w:lineRule="auto"/>
        <w:rPr>
          <w:rFonts w:ascii="Arial Narrow" w:hAnsi="Arial Narrow" w:cs="Arial"/>
          <w:b/>
          <w:sz w:val="28"/>
          <w:szCs w:val="28"/>
        </w:rPr>
      </w:pPr>
    </w:p>
    <w:p w:rsidR="00626E31" w:rsidRDefault="00626E31" w:rsidP="00CD2F51">
      <w:pPr>
        <w:spacing w:line="360" w:lineRule="auto"/>
        <w:rPr>
          <w:rFonts w:ascii="Arial Narrow" w:hAnsi="Arial Narrow" w:cs="Arial"/>
          <w:b/>
          <w:sz w:val="28"/>
          <w:szCs w:val="28"/>
        </w:rPr>
      </w:pPr>
    </w:p>
    <w:p w:rsidR="00CD2F51" w:rsidRPr="00F52D61" w:rsidRDefault="00CD2F51" w:rsidP="00641627">
      <w:pPr>
        <w:spacing w:line="360" w:lineRule="auto"/>
        <w:jc w:val="center"/>
        <w:rPr>
          <w:rFonts w:ascii="Arial Narrow" w:hAnsi="Arial Narrow" w:cs="Arial"/>
          <w:b/>
          <w:sz w:val="28"/>
          <w:szCs w:val="28"/>
        </w:rPr>
      </w:pPr>
    </w:p>
    <w:p w:rsidR="00641627" w:rsidRDefault="00641627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626E31" w:rsidRDefault="00626E31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641627" w:rsidRDefault="00CD2F51" w:rsidP="00CD2F51">
      <w:pPr>
        <w:spacing w:line="360" w:lineRule="auto"/>
        <w:jc w:val="center"/>
        <w:rPr>
          <w:rFonts w:ascii="Arial Narrow" w:hAnsi="Arial Narrow" w:cs="Arial"/>
          <w:b/>
          <w:sz w:val="28"/>
          <w:szCs w:val="28"/>
        </w:rPr>
      </w:pPr>
      <w:r w:rsidRPr="00CD2F51">
        <w:rPr>
          <w:rFonts w:ascii="Arial Narrow" w:hAnsi="Arial Narrow" w:cs="Arial"/>
          <w:b/>
          <w:sz w:val="28"/>
          <w:szCs w:val="28"/>
        </w:rPr>
        <w:t xml:space="preserve">DFQ – </w:t>
      </w:r>
      <w:r w:rsidR="00B73C71">
        <w:rPr>
          <w:rFonts w:ascii="Arial Narrow" w:hAnsi="Arial Narrow" w:cs="Arial"/>
          <w:b/>
          <w:sz w:val="28"/>
          <w:szCs w:val="28"/>
        </w:rPr>
        <w:t>DIRECÇÃO</w:t>
      </w:r>
      <w:r w:rsidRPr="00CD2F51">
        <w:rPr>
          <w:rFonts w:ascii="Arial Narrow" w:hAnsi="Arial Narrow" w:cs="Arial"/>
          <w:b/>
          <w:sz w:val="28"/>
          <w:szCs w:val="28"/>
        </w:rPr>
        <w:t xml:space="preserve"> D</w:t>
      </w:r>
      <w:r w:rsidR="00C9437B">
        <w:rPr>
          <w:rFonts w:ascii="Arial Narrow" w:hAnsi="Arial Narrow" w:cs="Arial"/>
          <w:b/>
          <w:sz w:val="28"/>
          <w:szCs w:val="28"/>
        </w:rPr>
        <w:t>E FORMAÇÃO E QUALIFICAÇÃO</w:t>
      </w:r>
    </w:p>
    <w:p w:rsidR="00641627" w:rsidRDefault="00641627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626E31" w:rsidRDefault="00626E31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C9437B" w:rsidRDefault="00C9437B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C9437B" w:rsidRDefault="00C9437B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3623B7" w:rsidRDefault="003623B7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641627" w:rsidRDefault="00641627" w:rsidP="00980C06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Índice</w:t>
      </w:r>
    </w:p>
    <w:p w:rsidR="00641627" w:rsidRDefault="00641627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641627" w:rsidRDefault="00641627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A630EE" w:rsidRPr="00A630EE" w:rsidRDefault="00BA1E7D">
      <w:pPr>
        <w:pStyle w:val="ndice1"/>
        <w:tabs>
          <w:tab w:val="right" w:leader="dot" w:pos="8494"/>
        </w:tabs>
        <w:rPr>
          <w:rStyle w:val="Hiperligao"/>
          <w:rFonts w:ascii="Arial" w:hAnsi="Arial" w:cs="Arial"/>
          <w:noProof/>
        </w:rPr>
      </w:pPr>
      <w:r w:rsidRPr="00A630EE">
        <w:rPr>
          <w:rFonts w:ascii="Arial" w:hAnsi="Arial" w:cs="Arial"/>
          <w:b/>
        </w:rPr>
        <w:fldChar w:fldCharType="begin"/>
      </w:r>
      <w:r w:rsidR="00A630EE" w:rsidRPr="00A630EE">
        <w:rPr>
          <w:rFonts w:ascii="Arial" w:hAnsi="Arial" w:cs="Arial"/>
          <w:b/>
        </w:rPr>
        <w:instrText xml:space="preserve"> TOC \o "1-2" \h \z \u </w:instrText>
      </w:r>
      <w:r w:rsidRPr="00A630EE">
        <w:rPr>
          <w:rFonts w:ascii="Arial" w:hAnsi="Arial" w:cs="Arial"/>
          <w:b/>
        </w:rPr>
        <w:fldChar w:fldCharType="separate"/>
      </w:r>
      <w:hyperlink w:anchor="_Toc255305974" w:history="1">
        <w:r w:rsidR="00A630EE" w:rsidRPr="00A630EE">
          <w:rPr>
            <w:rStyle w:val="Hiperligao"/>
            <w:rFonts w:ascii="Arial" w:hAnsi="Arial" w:cs="Arial"/>
            <w:noProof/>
          </w:rPr>
          <w:t>1. ENQUADRAMENTO</w:t>
        </w:r>
        <w:r w:rsidR="00A630EE" w:rsidRPr="00A630EE">
          <w:rPr>
            <w:rFonts w:ascii="Arial" w:hAnsi="Arial" w:cs="Arial"/>
            <w:noProof/>
            <w:webHidden/>
          </w:rPr>
          <w:tab/>
        </w:r>
        <w:r w:rsidRPr="00A630EE">
          <w:rPr>
            <w:rFonts w:ascii="Arial" w:hAnsi="Arial" w:cs="Arial"/>
            <w:noProof/>
            <w:webHidden/>
          </w:rPr>
          <w:fldChar w:fldCharType="begin"/>
        </w:r>
        <w:r w:rsidR="00A630EE" w:rsidRPr="00A630EE">
          <w:rPr>
            <w:rFonts w:ascii="Arial" w:hAnsi="Arial" w:cs="Arial"/>
            <w:noProof/>
            <w:webHidden/>
          </w:rPr>
          <w:instrText xml:space="preserve"> PAGEREF _Toc255305974 \h </w:instrText>
        </w:r>
        <w:r w:rsidRPr="00A630EE">
          <w:rPr>
            <w:rFonts w:ascii="Arial" w:hAnsi="Arial" w:cs="Arial"/>
            <w:noProof/>
            <w:webHidden/>
          </w:rPr>
        </w:r>
        <w:r w:rsidRPr="00A630EE">
          <w:rPr>
            <w:rFonts w:ascii="Arial" w:hAnsi="Arial" w:cs="Arial"/>
            <w:noProof/>
            <w:webHidden/>
          </w:rPr>
          <w:fldChar w:fldCharType="separate"/>
        </w:r>
        <w:r w:rsidR="0059176F">
          <w:rPr>
            <w:rFonts w:ascii="Arial" w:hAnsi="Arial" w:cs="Arial"/>
            <w:noProof/>
            <w:webHidden/>
          </w:rPr>
          <w:t>3</w:t>
        </w:r>
        <w:r w:rsidRPr="00A630EE">
          <w:rPr>
            <w:rFonts w:ascii="Arial" w:hAnsi="Arial" w:cs="Arial"/>
            <w:noProof/>
            <w:webHidden/>
          </w:rPr>
          <w:fldChar w:fldCharType="end"/>
        </w:r>
      </w:hyperlink>
    </w:p>
    <w:p w:rsidR="00A630EE" w:rsidRPr="00A630EE" w:rsidRDefault="00A630EE" w:rsidP="00A630EE">
      <w:pPr>
        <w:rPr>
          <w:rFonts w:ascii="Arial" w:hAnsi="Arial" w:cs="Arial"/>
          <w:noProof/>
        </w:rPr>
      </w:pPr>
    </w:p>
    <w:p w:rsidR="00A630EE" w:rsidRPr="00A630EE" w:rsidRDefault="00BA1E7D">
      <w:pPr>
        <w:pStyle w:val="ndice1"/>
        <w:tabs>
          <w:tab w:val="right" w:leader="dot" w:pos="8494"/>
        </w:tabs>
        <w:rPr>
          <w:rStyle w:val="Hiperligao"/>
          <w:rFonts w:ascii="Arial" w:hAnsi="Arial" w:cs="Arial"/>
          <w:noProof/>
        </w:rPr>
      </w:pPr>
      <w:hyperlink w:anchor="_Toc255305975" w:history="1">
        <w:r w:rsidR="00A630EE" w:rsidRPr="00A630EE">
          <w:rPr>
            <w:rStyle w:val="Hiperligao"/>
            <w:rFonts w:ascii="Arial" w:hAnsi="Arial" w:cs="Arial"/>
            <w:noProof/>
          </w:rPr>
          <w:t>2. ESTRUTURA E ORGANIZAÇÃO DE UM TRABALHO</w:t>
        </w:r>
        <w:r w:rsidR="00A630EE" w:rsidRPr="00A630EE">
          <w:rPr>
            <w:rFonts w:ascii="Arial" w:hAnsi="Arial" w:cs="Arial"/>
            <w:noProof/>
            <w:webHidden/>
          </w:rPr>
          <w:tab/>
        </w:r>
        <w:r w:rsidRPr="00A630EE">
          <w:rPr>
            <w:rFonts w:ascii="Arial" w:hAnsi="Arial" w:cs="Arial"/>
            <w:noProof/>
            <w:webHidden/>
          </w:rPr>
          <w:fldChar w:fldCharType="begin"/>
        </w:r>
        <w:r w:rsidR="00A630EE" w:rsidRPr="00A630EE">
          <w:rPr>
            <w:rFonts w:ascii="Arial" w:hAnsi="Arial" w:cs="Arial"/>
            <w:noProof/>
            <w:webHidden/>
          </w:rPr>
          <w:instrText xml:space="preserve"> PAGEREF _Toc255305975 \h </w:instrText>
        </w:r>
        <w:r w:rsidRPr="00A630EE">
          <w:rPr>
            <w:rFonts w:ascii="Arial" w:hAnsi="Arial" w:cs="Arial"/>
            <w:noProof/>
            <w:webHidden/>
          </w:rPr>
        </w:r>
        <w:r w:rsidRPr="00A630EE">
          <w:rPr>
            <w:rFonts w:ascii="Arial" w:hAnsi="Arial" w:cs="Arial"/>
            <w:noProof/>
            <w:webHidden/>
          </w:rPr>
          <w:fldChar w:fldCharType="separate"/>
        </w:r>
        <w:r w:rsidR="0059176F">
          <w:rPr>
            <w:rFonts w:ascii="Arial" w:hAnsi="Arial" w:cs="Arial"/>
            <w:noProof/>
            <w:webHidden/>
          </w:rPr>
          <w:t>4</w:t>
        </w:r>
        <w:r w:rsidRPr="00A630EE">
          <w:rPr>
            <w:rFonts w:ascii="Arial" w:hAnsi="Arial" w:cs="Arial"/>
            <w:noProof/>
            <w:webHidden/>
          </w:rPr>
          <w:fldChar w:fldCharType="end"/>
        </w:r>
      </w:hyperlink>
    </w:p>
    <w:p w:rsidR="00A630EE" w:rsidRPr="00A630EE" w:rsidRDefault="00A630EE" w:rsidP="00A630EE">
      <w:pPr>
        <w:rPr>
          <w:rFonts w:ascii="Arial" w:hAnsi="Arial" w:cs="Arial"/>
          <w:noProof/>
        </w:rPr>
      </w:pPr>
    </w:p>
    <w:p w:rsidR="00A630EE" w:rsidRPr="00A630EE" w:rsidRDefault="00BA1E7D">
      <w:pPr>
        <w:pStyle w:val="ndice1"/>
        <w:tabs>
          <w:tab w:val="right" w:leader="dot" w:pos="8494"/>
        </w:tabs>
        <w:rPr>
          <w:rFonts w:ascii="Arial" w:hAnsi="Arial" w:cs="Arial"/>
          <w:noProof/>
        </w:rPr>
      </w:pPr>
      <w:hyperlink w:anchor="_Toc255305976" w:history="1">
        <w:r w:rsidR="00A630EE" w:rsidRPr="00A630EE">
          <w:rPr>
            <w:rStyle w:val="Hiperligao"/>
            <w:rFonts w:ascii="Arial" w:hAnsi="Arial" w:cs="Arial"/>
            <w:noProof/>
          </w:rPr>
          <w:t>3. ESTRUTURA DO TRABALHO</w:t>
        </w:r>
        <w:r w:rsidR="00A630EE" w:rsidRPr="00A630EE">
          <w:rPr>
            <w:rFonts w:ascii="Arial" w:hAnsi="Arial" w:cs="Arial"/>
            <w:noProof/>
            <w:webHidden/>
          </w:rPr>
          <w:tab/>
        </w:r>
        <w:r w:rsidRPr="00A630EE">
          <w:rPr>
            <w:rFonts w:ascii="Arial" w:hAnsi="Arial" w:cs="Arial"/>
            <w:noProof/>
            <w:webHidden/>
          </w:rPr>
          <w:fldChar w:fldCharType="begin"/>
        </w:r>
        <w:r w:rsidR="00A630EE" w:rsidRPr="00A630EE">
          <w:rPr>
            <w:rFonts w:ascii="Arial" w:hAnsi="Arial" w:cs="Arial"/>
            <w:noProof/>
            <w:webHidden/>
          </w:rPr>
          <w:instrText xml:space="preserve"> PAGEREF _Toc255305976 \h </w:instrText>
        </w:r>
        <w:r w:rsidRPr="00A630EE">
          <w:rPr>
            <w:rFonts w:ascii="Arial" w:hAnsi="Arial" w:cs="Arial"/>
            <w:noProof/>
            <w:webHidden/>
          </w:rPr>
        </w:r>
        <w:r w:rsidRPr="00A630EE">
          <w:rPr>
            <w:rFonts w:ascii="Arial" w:hAnsi="Arial" w:cs="Arial"/>
            <w:noProof/>
            <w:webHidden/>
          </w:rPr>
          <w:fldChar w:fldCharType="separate"/>
        </w:r>
        <w:r w:rsidR="0059176F">
          <w:rPr>
            <w:rFonts w:ascii="Arial" w:hAnsi="Arial" w:cs="Arial"/>
            <w:noProof/>
            <w:webHidden/>
          </w:rPr>
          <w:t>4</w:t>
        </w:r>
        <w:r w:rsidRPr="00A630EE">
          <w:rPr>
            <w:rFonts w:ascii="Arial" w:hAnsi="Arial" w:cs="Arial"/>
            <w:noProof/>
            <w:webHidden/>
          </w:rPr>
          <w:fldChar w:fldCharType="end"/>
        </w:r>
      </w:hyperlink>
    </w:p>
    <w:p w:rsidR="00641627" w:rsidRPr="00A630EE" w:rsidRDefault="00BA1E7D" w:rsidP="00B66B08">
      <w:pPr>
        <w:spacing w:line="360" w:lineRule="auto"/>
        <w:jc w:val="both"/>
        <w:rPr>
          <w:rFonts w:ascii="Arial" w:hAnsi="Arial" w:cs="Arial"/>
          <w:b/>
        </w:rPr>
      </w:pPr>
      <w:r w:rsidRPr="00A630EE">
        <w:rPr>
          <w:rFonts w:ascii="Arial" w:hAnsi="Arial" w:cs="Arial"/>
          <w:b/>
        </w:rPr>
        <w:fldChar w:fldCharType="end"/>
      </w:r>
    </w:p>
    <w:p w:rsidR="00641627" w:rsidRPr="00A630EE" w:rsidRDefault="00641627" w:rsidP="00B66B08">
      <w:pPr>
        <w:spacing w:line="360" w:lineRule="auto"/>
        <w:jc w:val="both"/>
        <w:rPr>
          <w:rFonts w:ascii="Arial" w:hAnsi="Arial" w:cs="Arial"/>
          <w:b/>
        </w:rPr>
      </w:pPr>
    </w:p>
    <w:p w:rsidR="00641627" w:rsidRDefault="00641627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641627" w:rsidRDefault="00641627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641627" w:rsidRDefault="00641627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641627" w:rsidRDefault="00641627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C81D82" w:rsidRDefault="00C81D82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641627" w:rsidRDefault="00641627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626E31" w:rsidRDefault="00626E31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626E31" w:rsidRDefault="00626E31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626E31" w:rsidRDefault="00626E31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626E31" w:rsidRDefault="00626E31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626E31" w:rsidRDefault="00626E31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626E31" w:rsidRDefault="00626E31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626E31" w:rsidRDefault="00626E31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626E31" w:rsidRDefault="00626E31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626E31" w:rsidRDefault="00626E31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C81D82" w:rsidRDefault="00C81D82" w:rsidP="00B66B08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1308D7" w:rsidRDefault="00A630EE" w:rsidP="00B66B08">
      <w:pPr>
        <w:spacing w:line="360" w:lineRule="auto"/>
        <w:jc w:val="both"/>
        <w:rPr>
          <w:rFonts w:ascii="Arial Narrow" w:hAnsi="Arial Narrow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:rsidR="001308D7" w:rsidRPr="00A630EE" w:rsidRDefault="00A630EE" w:rsidP="00A630EE">
      <w:pPr>
        <w:pStyle w:val="Ttulo11"/>
        <w:ind w:firstLine="180"/>
        <w:rPr>
          <w:sz w:val="28"/>
          <w:szCs w:val="28"/>
        </w:rPr>
      </w:pPr>
      <w:bookmarkStart w:id="1" w:name="_Toc255305974"/>
      <w:r w:rsidRPr="00A630EE">
        <w:rPr>
          <w:sz w:val="28"/>
          <w:szCs w:val="28"/>
        </w:rPr>
        <w:lastRenderedPageBreak/>
        <w:t xml:space="preserve">1. </w:t>
      </w:r>
      <w:r w:rsidR="001308D7" w:rsidRPr="00A630EE">
        <w:rPr>
          <w:sz w:val="28"/>
          <w:szCs w:val="28"/>
        </w:rPr>
        <w:t>ENQUADRAMENTO</w:t>
      </w:r>
      <w:bookmarkEnd w:id="1"/>
      <w:r w:rsidR="001308D7" w:rsidRPr="00A630EE">
        <w:rPr>
          <w:sz w:val="28"/>
          <w:szCs w:val="28"/>
        </w:rPr>
        <w:t xml:space="preserve"> </w:t>
      </w:r>
    </w:p>
    <w:p w:rsidR="001308D7" w:rsidRPr="00A62707" w:rsidRDefault="001308D7" w:rsidP="00A630EE">
      <w:pPr>
        <w:ind w:firstLine="180"/>
        <w:rPr>
          <w:rFonts w:ascii="Arial" w:hAnsi="Arial" w:cs="Arial"/>
          <w:b/>
          <w:sz w:val="44"/>
          <w:szCs w:val="44"/>
          <w:u w:val="single"/>
        </w:rPr>
      </w:pPr>
    </w:p>
    <w:p w:rsidR="001308D7" w:rsidRPr="00A62707" w:rsidRDefault="001308D7" w:rsidP="001308D7">
      <w:pPr>
        <w:jc w:val="both"/>
        <w:rPr>
          <w:rFonts w:ascii="Arial" w:hAnsi="Arial" w:cs="Arial"/>
        </w:rPr>
      </w:pPr>
    </w:p>
    <w:p w:rsidR="001308D7" w:rsidRPr="00A62707" w:rsidRDefault="001308D7" w:rsidP="00A630EE">
      <w:pPr>
        <w:spacing w:line="360" w:lineRule="auto"/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 xml:space="preserve">A elaboração deste Guia de Apoio à elaboração de trabalhos escritos tem como objectivo principal dar resposta à necessidade de definirmos critérios de uniformização para a elaboração de Trabalhos Escritos realizados pelos </w:t>
      </w:r>
      <w:r>
        <w:rPr>
          <w:rFonts w:ascii="Arial" w:hAnsi="Arial" w:cs="Arial"/>
        </w:rPr>
        <w:t xml:space="preserve">alunos </w:t>
      </w:r>
      <w:r w:rsidRPr="00A62707">
        <w:rPr>
          <w:rFonts w:ascii="Arial" w:hAnsi="Arial" w:cs="Arial"/>
        </w:rPr>
        <w:t>do IMT.</w:t>
      </w:r>
    </w:p>
    <w:p w:rsidR="001308D7" w:rsidRPr="00A62707" w:rsidRDefault="001308D7" w:rsidP="00A630EE">
      <w:pPr>
        <w:spacing w:line="360" w:lineRule="auto"/>
        <w:jc w:val="both"/>
        <w:rPr>
          <w:rFonts w:ascii="Arial" w:hAnsi="Arial" w:cs="Arial"/>
        </w:rPr>
      </w:pPr>
    </w:p>
    <w:p w:rsidR="001308D7" w:rsidRDefault="001308D7" w:rsidP="00A630EE">
      <w:pPr>
        <w:spacing w:line="360" w:lineRule="auto"/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 xml:space="preserve">Pretende-se que o </w:t>
      </w:r>
      <w:r>
        <w:rPr>
          <w:rFonts w:ascii="Arial" w:hAnsi="Arial" w:cs="Arial"/>
        </w:rPr>
        <w:t>aluno</w:t>
      </w:r>
      <w:r w:rsidRPr="00A62707">
        <w:rPr>
          <w:rFonts w:ascii="Arial" w:hAnsi="Arial" w:cs="Arial"/>
        </w:rPr>
        <w:t xml:space="preserve"> tenha um Guia de consulta fácil e orientador das normas de elaboração de trabalhos </w:t>
      </w:r>
      <w:r w:rsidR="000A7DC7">
        <w:rPr>
          <w:rFonts w:ascii="Arial" w:hAnsi="Arial" w:cs="Arial"/>
        </w:rPr>
        <w:t>escritos.</w:t>
      </w:r>
    </w:p>
    <w:p w:rsidR="000A7DC7" w:rsidRDefault="000A7DC7" w:rsidP="00886E68">
      <w:pPr>
        <w:spacing w:line="360" w:lineRule="auto"/>
        <w:jc w:val="both"/>
        <w:rPr>
          <w:rFonts w:ascii="Arial" w:hAnsi="Arial" w:cs="Arial"/>
        </w:rPr>
      </w:pPr>
    </w:p>
    <w:p w:rsidR="00886E68" w:rsidRPr="00886E68" w:rsidRDefault="00886E68" w:rsidP="00886E68">
      <w:pPr>
        <w:autoSpaceDE w:val="0"/>
        <w:autoSpaceDN w:val="0"/>
        <w:adjustRightInd w:val="0"/>
        <w:spacing w:line="360" w:lineRule="auto"/>
        <w:ind w:right="-285"/>
        <w:jc w:val="both"/>
        <w:rPr>
          <w:rFonts w:ascii="Arial" w:hAnsi="Arial" w:cs="Arial"/>
        </w:rPr>
      </w:pPr>
      <w:r w:rsidRPr="00886E68">
        <w:rPr>
          <w:rFonts w:ascii="Arial" w:hAnsi="Arial" w:cs="Arial"/>
        </w:rPr>
        <w:t>Este guia será aplicado em todas as disciplinas dos</w:t>
      </w:r>
      <w:r>
        <w:rPr>
          <w:rFonts w:ascii="Arial" w:hAnsi="Arial" w:cs="Arial"/>
        </w:rPr>
        <w:t xml:space="preserve"> Cursos</w:t>
      </w:r>
      <w:r w:rsidRPr="00886E68">
        <w:rPr>
          <w:rFonts w:ascii="Arial" w:hAnsi="Arial" w:cs="Arial"/>
        </w:rPr>
        <w:t xml:space="preserve"> TNC </w:t>
      </w:r>
      <w:r>
        <w:rPr>
          <w:rFonts w:ascii="Arial" w:hAnsi="Arial" w:cs="Arial"/>
        </w:rPr>
        <w:t xml:space="preserve">– Terapêuticas Não Convencionais </w:t>
      </w:r>
      <w:r w:rsidRPr="00886E68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outros</w:t>
      </w:r>
      <w:r w:rsidRPr="00886E68">
        <w:rPr>
          <w:rFonts w:ascii="Arial" w:hAnsi="Arial" w:cs="Arial"/>
        </w:rPr>
        <w:t>, que compreendam a execução de trabalhos escritos como forma de avaliação (complementar ou exclusiva) e será aplicado já a partir do corrente ano lectivo 2009-2010.</w:t>
      </w:r>
    </w:p>
    <w:p w:rsidR="001308D7" w:rsidRPr="00A62707" w:rsidRDefault="001308D7" w:rsidP="00A630EE">
      <w:pPr>
        <w:spacing w:line="360" w:lineRule="auto"/>
        <w:jc w:val="both"/>
        <w:rPr>
          <w:rFonts w:ascii="Arial" w:hAnsi="Arial" w:cs="Arial"/>
        </w:rPr>
      </w:pPr>
    </w:p>
    <w:p w:rsidR="001308D7" w:rsidRPr="00A62707" w:rsidRDefault="001308D7" w:rsidP="00A630EE">
      <w:pPr>
        <w:spacing w:line="360" w:lineRule="auto"/>
        <w:jc w:val="both"/>
        <w:rPr>
          <w:rFonts w:ascii="Arial" w:hAnsi="Arial" w:cs="Arial"/>
        </w:rPr>
      </w:pPr>
    </w:p>
    <w:p w:rsidR="001308D7" w:rsidRPr="00A62707" w:rsidRDefault="001308D7" w:rsidP="00A630EE">
      <w:pPr>
        <w:spacing w:line="360" w:lineRule="auto"/>
        <w:jc w:val="both"/>
        <w:rPr>
          <w:rFonts w:ascii="Arial" w:hAnsi="Arial" w:cs="Arial"/>
        </w:rPr>
      </w:pPr>
    </w:p>
    <w:p w:rsidR="001308D7" w:rsidRPr="00A62707" w:rsidRDefault="001308D7" w:rsidP="00A630EE">
      <w:pPr>
        <w:spacing w:line="360" w:lineRule="auto"/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Bons trabalhos!</w:t>
      </w:r>
    </w:p>
    <w:p w:rsidR="001308D7" w:rsidRPr="00A630EE" w:rsidRDefault="001308D7" w:rsidP="00A630EE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 w:rsidRPr="00A62707">
        <w:br w:type="page"/>
      </w:r>
      <w:bookmarkStart w:id="2" w:name="_Toc255305975"/>
      <w:r w:rsidR="00A630EE" w:rsidRPr="00A630EE">
        <w:rPr>
          <w:rFonts w:ascii="Arial" w:hAnsi="Arial" w:cs="Arial"/>
          <w:b/>
          <w:sz w:val="28"/>
          <w:szCs w:val="28"/>
        </w:rPr>
        <w:lastRenderedPageBreak/>
        <w:t xml:space="preserve">2. </w:t>
      </w:r>
      <w:r w:rsidRPr="00A630EE">
        <w:rPr>
          <w:rFonts w:ascii="Arial" w:hAnsi="Arial" w:cs="Arial"/>
          <w:b/>
          <w:sz w:val="28"/>
          <w:szCs w:val="28"/>
        </w:rPr>
        <w:t>ESTRUTURA E ORGANIZAÇÃO DE UM TRABALHO</w:t>
      </w:r>
      <w:bookmarkEnd w:id="2"/>
    </w:p>
    <w:p w:rsidR="001308D7" w:rsidRPr="00A62707" w:rsidRDefault="001308D7" w:rsidP="001308D7">
      <w:pPr>
        <w:tabs>
          <w:tab w:val="num" w:pos="0"/>
        </w:tabs>
        <w:jc w:val="both"/>
        <w:rPr>
          <w:rFonts w:ascii="Arial" w:hAnsi="Arial" w:cs="Arial"/>
          <w:b/>
          <w:sz w:val="28"/>
          <w:szCs w:val="28"/>
        </w:rPr>
      </w:pPr>
    </w:p>
    <w:p w:rsidR="001308D7" w:rsidRPr="00A62707" w:rsidRDefault="00A630EE" w:rsidP="001308D7">
      <w:pPr>
        <w:numPr>
          <w:ilvl w:val="1"/>
          <w:numId w:val="14"/>
        </w:numPr>
        <w:tabs>
          <w:tab w:val="num" w:pos="0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1308D7">
        <w:rPr>
          <w:rFonts w:ascii="Arial" w:hAnsi="Arial" w:cs="Arial"/>
          <w:sz w:val="28"/>
          <w:szCs w:val="28"/>
        </w:rPr>
        <w:t>.1.</w:t>
      </w:r>
      <w:r w:rsidR="001308D7" w:rsidRPr="00A62707">
        <w:rPr>
          <w:rFonts w:ascii="Arial" w:hAnsi="Arial" w:cs="Arial"/>
          <w:sz w:val="28"/>
          <w:szCs w:val="28"/>
        </w:rPr>
        <w:t>Parte preliminar ou Pré-textual</w:t>
      </w:r>
    </w:p>
    <w:p w:rsidR="001308D7" w:rsidRDefault="001308D7" w:rsidP="001308D7">
      <w:pPr>
        <w:ind w:left="360"/>
        <w:jc w:val="both"/>
        <w:rPr>
          <w:rFonts w:ascii="Arial" w:hAnsi="Arial" w:cs="Arial"/>
          <w:sz w:val="28"/>
          <w:szCs w:val="28"/>
        </w:rPr>
      </w:pPr>
    </w:p>
    <w:p w:rsidR="001308D7" w:rsidRPr="00A630EE" w:rsidRDefault="001308D7" w:rsidP="001308D7">
      <w:pPr>
        <w:jc w:val="both"/>
        <w:rPr>
          <w:rFonts w:ascii="Arial" w:hAnsi="Arial" w:cs="Arial"/>
        </w:rPr>
      </w:pPr>
      <w:r w:rsidRPr="00A630EE">
        <w:rPr>
          <w:rFonts w:ascii="Arial" w:hAnsi="Arial" w:cs="Arial"/>
        </w:rPr>
        <w:t>Deve respeitar a seguinte ordem:</w:t>
      </w:r>
    </w:p>
    <w:p w:rsidR="001308D7" w:rsidRPr="000C79A9" w:rsidRDefault="001308D7" w:rsidP="001308D7">
      <w:pPr>
        <w:numPr>
          <w:ilvl w:val="2"/>
          <w:numId w:val="14"/>
        </w:numPr>
        <w:jc w:val="both"/>
        <w:rPr>
          <w:rFonts w:ascii="Arial" w:hAnsi="Arial" w:cs="Arial"/>
        </w:rPr>
      </w:pPr>
    </w:p>
    <w:p w:rsidR="001308D7" w:rsidRPr="00A62707" w:rsidRDefault="00A630EE" w:rsidP="001308D7">
      <w:pPr>
        <w:numPr>
          <w:ilvl w:val="2"/>
          <w:numId w:val="14"/>
        </w:numPr>
        <w:tabs>
          <w:tab w:val="clear" w:pos="360"/>
          <w:tab w:val="num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1308D7" w:rsidRPr="00723474">
        <w:rPr>
          <w:rFonts w:ascii="Arial" w:hAnsi="Arial" w:cs="Arial"/>
        </w:rPr>
        <w:t>.1.1.</w:t>
      </w:r>
      <w:r w:rsidR="001308D7">
        <w:rPr>
          <w:rFonts w:ascii="Arial" w:hAnsi="Arial" w:cs="Arial"/>
        </w:rPr>
        <w:t xml:space="preserve"> </w:t>
      </w:r>
      <w:r w:rsidR="001308D7" w:rsidRPr="00A62707">
        <w:rPr>
          <w:rFonts w:ascii="Arial" w:hAnsi="Arial" w:cs="Arial"/>
          <w:u w:val="single"/>
        </w:rPr>
        <w:t>Capa</w:t>
      </w:r>
      <w:r w:rsidR="001308D7" w:rsidRPr="00A62707">
        <w:rPr>
          <w:rFonts w:ascii="Arial" w:hAnsi="Arial" w:cs="Arial"/>
        </w:rPr>
        <w:t xml:space="preserve"> deve conter: Título do Trab</w:t>
      </w:r>
      <w:r w:rsidR="001308D7">
        <w:rPr>
          <w:rFonts w:ascii="Arial" w:hAnsi="Arial" w:cs="Arial"/>
        </w:rPr>
        <w:t>alho, Nome da Instituição e Logó</w:t>
      </w:r>
      <w:r w:rsidR="001308D7" w:rsidRPr="00A62707">
        <w:rPr>
          <w:rFonts w:ascii="Arial" w:hAnsi="Arial" w:cs="Arial"/>
        </w:rPr>
        <w:t>tipo, Nome do Autor, Local e Data</w:t>
      </w:r>
    </w:p>
    <w:p w:rsidR="001308D7" w:rsidRDefault="001308D7" w:rsidP="001308D7">
      <w:pPr>
        <w:tabs>
          <w:tab w:val="num" w:pos="0"/>
        </w:tabs>
        <w:ind w:left="720"/>
        <w:jc w:val="both"/>
        <w:rPr>
          <w:rFonts w:ascii="Arial" w:hAnsi="Arial" w:cs="Arial"/>
        </w:rPr>
      </w:pPr>
    </w:p>
    <w:p w:rsidR="00A630EE" w:rsidRPr="00A62707" w:rsidRDefault="00A630EE" w:rsidP="001308D7">
      <w:pPr>
        <w:tabs>
          <w:tab w:val="num" w:pos="0"/>
        </w:tabs>
        <w:ind w:left="720"/>
        <w:jc w:val="both"/>
        <w:rPr>
          <w:rFonts w:ascii="Arial" w:hAnsi="Arial" w:cs="Arial"/>
        </w:rPr>
      </w:pPr>
    </w:p>
    <w:p w:rsidR="001308D7" w:rsidRPr="00A62707" w:rsidRDefault="00A630EE" w:rsidP="001308D7">
      <w:pPr>
        <w:numPr>
          <w:ilvl w:val="2"/>
          <w:numId w:val="14"/>
        </w:numPr>
        <w:tabs>
          <w:tab w:val="clear" w:pos="360"/>
          <w:tab w:val="num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1308D7" w:rsidRPr="00723474">
        <w:rPr>
          <w:rFonts w:ascii="Arial" w:hAnsi="Arial" w:cs="Arial"/>
        </w:rPr>
        <w:t>.1.2.</w:t>
      </w:r>
      <w:r w:rsidR="001308D7">
        <w:rPr>
          <w:rFonts w:ascii="Arial" w:hAnsi="Arial" w:cs="Arial"/>
        </w:rPr>
        <w:t xml:space="preserve"> </w:t>
      </w:r>
      <w:r w:rsidR="001308D7" w:rsidRPr="00A62707">
        <w:rPr>
          <w:rFonts w:ascii="Arial" w:hAnsi="Arial" w:cs="Arial"/>
          <w:u w:val="single"/>
        </w:rPr>
        <w:t>Folha de Rosto:</w:t>
      </w:r>
      <w:r w:rsidR="001308D7" w:rsidRPr="00A62707">
        <w:rPr>
          <w:rFonts w:ascii="Arial" w:hAnsi="Arial" w:cs="Arial"/>
        </w:rPr>
        <w:t xml:space="preserve"> Titulo e Subtítulo do Trabalho (se houver), Nome da Instituição e Curso, Nome do Autor e Docente, Local e Data</w:t>
      </w:r>
    </w:p>
    <w:p w:rsidR="001308D7" w:rsidRDefault="001308D7" w:rsidP="001308D7">
      <w:pPr>
        <w:tabs>
          <w:tab w:val="num" w:pos="0"/>
        </w:tabs>
        <w:jc w:val="both"/>
        <w:rPr>
          <w:rFonts w:ascii="Arial" w:hAnsi="Arial" w:cs="Arial"/>
        </w:rPr>
      </w:pPr>
    </w:p>
    <w:p w:rsidR="00A630EE" w:rsidRPr="00A62707" w:rsidRDefault="00A630EE" w:rsidP="001308D7">
      <w:pPr>
        <w:tabs>
          <w:tab w:val="num" w:pos="0"/>
        </w:tabs>
        <w:jc w:val="both"/>
        <w:rPr>
          <w:rFonts w:ascii="Arial" w:hAnsi="Arial" w:cs="Arial"/>
        </w:rPr>
      </w:pPr>
    </w:p>
    <w:p w:rsidR="001308D7" w:rsidRPr="00A62707" w:rsidRDefault="00A630EE" w:rsidP="001308D7">
      <w:pPr>
        <w:numPr>
          <w:ilvl w:val="2"/>
          <w:numId w:val="14"/>
        </w:numPr>
        <w:tabs>
          <w:tab w:val="clear" w:pos="360"/>
          <w:tab w:val="num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1308D7" w:rsidRPr="00723474">
        <w:rPr>
          <w:rFonts w:ascii="Arial" w:hAnsi="Arial" w:cs="Arial"/>
        </w:rPr>
        <w:t>.1.3.</w:t>
      </w:r>
      <w:r w:rsidR="001308D7">
        <w:rPr>
          <w:rFonts w:ascii="Arial" w:hAnsi="Arial" w:cs="Arial"/>
        </w:rPr>
        <w:t xml:space="preserve"> </w:t>
      </w:r>
      <w:r w:rsidR="001308D7" w:rsidRPr="00A62707">
        <w:rPr>
          <w:rFonts w:ascii="Arial" w:hAnsi="Arial" w:cs="Arial"/>
          <w:u w:val="single"/>
        </w:rPr>
        <w:t>Errata</w:t>
      </w:r>
      <w:r w:rsidR="001308D7" w:rsidRPr="00A62707">
        <w:rPr>
          <w:rFonts w:ascii="Arial" w:hAnsi="Arial" w:cs="Arial"/>
        </w:rPr>
        <w:t>: caso se aplique deve ser colocada após a folha de rosto. Deve conter as alterações ou correcções de erros, omissão de letras ou palavras detectadas na revisão fin</w:t>
      </w:r>
      <w:r w:rsidR="000A7DC7">
        <w:rPr>
          <w:rFonts w:ascii="Arial" w:hAnsi="Arial" w:cs="Arial"/>
        </w:rPr>
        <w:t>al do trabalho. Deve assinalar o</w:t>
      </w:r>
      <w:r w:rsidR="001308D7" w:rsidRPr="00A62707">
        <w:rPr>
          <w:rFonts w:ascii="Arial" w:hAnsi="Arial" w:cs="Arial"/>
        </w:rPr>
        <w:t xml:space="preserve"> número de página, o número de linha, o erro dete</w:t>
      </w:r>
      <w:r>
        <w:rPr>
          <w:rFonts w:ascii="Arial" w:hAnsi="Arial" w:cs="Arial"/>
        </w:rPr>
        <w:t>ctado e a palavra corrigida. Ex:</w:t>
      </w:r>
      <w:r w:rsidR="001308D7" w:rsidRPr="00A62707">
        <w:rPr>
          <w:rFonts w:ascii="Arial" w:hAnsi="Arial" w:cs="Arial"/>
        </w:rPr>
        <w:t xml:space="preserve"> </w:t>
      </w:r>
    </w:p>
    <w:p w:rsidR="001308D7" w:rsidRPr="00A62707" w:rsidRDefault="001308D7" w:rsidP="001308D7">
      <w:pPr>
        <w:ind w:left="360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4"/>
        <w:gridCol w:w="2004"/>
        <w:gridCol w:w="2004"/>
        <w:gridCol w:w="2004"/>
      </w:tblGrid>
      <w:tr w:rsidR="001308D7" w:rsidRPr="00C34CBD" w:rsidTr="0089559B">
        <w:trPr>
          <w:trHeight w:val="262"/>
          <w:jc w:val="center"/>
        </w:trPr>
        <w:tc>
          <w:tcPr>
            <w:tcW w:w="2004" w:type="dxa"/>
          </w:tcPr>
          <w:p w:rsidR="001308D7" w:rsidRPr="00C34CBD" w:rsidRDefault="001308D7" w:rsidP="0089559B">
            <w:pPr>
              <w:jc w:val="center"/>
              <w:rPr>
                <w:rFonts w:ascii="Arial" w:hAnsi="Arial" w:cs="Arial"/>
              </w:rPr>
            </w:pPr>
            <w:r w:rsidRPr="00C34CBD">
              <w:rPr>
                <w:rFonts w:ascii="Arial" w:hAnsi="Arial" w:cs="Arial"/>
              </w:rPr>
              <w:t>Página</w:t>
            </w:r>
          </w:p>
        </w:tc>
        <w:tc>
          <w:tcPr>
            <w:tcW w:w="2004" w:type="dxa"/>
          </w:tcPr>
          <w:p w:rsidR="001308D7" w:rsidRPr="00C34CBD" w:rsidRDefault="001308D7" w:rsidP="0089559B">
            <w:pPr>
              <w:jc w:val="center"/>
              <w:rPr>
                <w:rFonts w:ascii="Arial" w:hAnsi="Arial" w:cs="Arial"/>
              </w:rPr>
            </w:pPr>
            <w:r w:rsidRPr="00C34CBD">
              <w:rPr>
                <w:rFonts w:ascii="Arial" w:hAnsi="Arial" w:cs="Arial"/>
              </w:rPr>
              <w:t>Linha</w:t>
            </w:r>
          </w:p>
        </w:tc>
        <w:tc>
          <w:tcPr>
            <w:tcW w:w="2004" w:type="dxa"/>
          </w:tcPr>
          <w:p w:rsidR="001308D7" w:rsidRPr="00C34CBD" w:rsidRDefault="001308D7" w:rsidP="0089559B">
            <w:pPr>
              <w:jc w:val="center"/>
              <w:rPr>
                <w:rFonts w:ascii="Arial" w:hAnsi="Arial" w:cs="Arial"/>
              </w:rPr>
            </w:pPr>
            <w:r w:rsidRPr="00C34CBD">
              <w:rPr>
                <w:rFonts w:ascii="Arial" w:hAnsi="Arial" w:cs="Arial"/>
              </w:rPr>
              <w:t>Onde se lê</w:t>
            </w:r>
          </w:p>
        </w:tc>
        <w:tc>
          <w:tcPr>
            <w:tcW w:w="2004" w:type="dxa"/>
          </w:tcPr>
          <w:p w:rsidR="001308D7" w:rsidRPr="00C34CBD" w:rsidRDefault="001308D7" w:rsidP="0089559B">
            <w:pPr>
              <w:jc w:val="center"/>
              <w:rPr>
                <w:rFonts w:ascii="Arial" w:hAnsi="Arial" w:cs="Arial"/>
              </w:rPr>
            </w:pPr>
            <w:r w:rsidRPr="00C34CBD">
              <w:rPr>
                <w:rFonts w:ascii="Arial" w:hAnsi="Arial" w:cs="Arial"/>
              </w:rPr>
              <w:t>Deve ler-se</w:t>
            </w:r>
          </w:p>
        </w:tc>
      </w:tr>
      <w:tr w:rsidR="001308D7" w:rsidRPr="00C34CBD" w:rsidTr="0089559B">
        <w:trPr>
          <w:trHeight w:val="262"/>
          <w:jc w:val="center"/>
        </w:trPr>
        <w:tc>
          <w:tcPr>
            <w:tcW w:w="2004" w:type="dxa"/>
          </w:tcPr>
          <w:p w:rsidR="001308D7" w:rsidRPr="00C34CBD" w:rsidRDefault="001308D7" w:rsidP="0089559B">
            <w:pPr>
              <w:jc w:val="center"/>
              <w:rPr>
                <w:rFonts w:ascii="Arial" w:hAnsi="Arial" w:cs="Arial"/>
              </w:rPr>
            </w:pPr>
            <w:r w:rsidRPr="00C34CBD">
              <w:rPr>
                <w:rFonts w:ascii="Arial" w:hAnsi="Arial" w:cs="Arial"/>
              </w:rPr>
              <w:t>25</w:t>
            </w:r>
          </w:p>
        </w:tc>
        <w:tc>
          <w:tcPr>
            <w:tcW w:w="2004" w:type="dxa"/>
          </w:tcPr>
          <w:p w:rsidR="001308D7" w:rsidRPr="00C34CBD" w:rsidRDefault="001308D7" w:rsidP="0089559B">
            <w:pPr>
              <w:jc w:val="center"/>
              <w:rPr>
                <w:rFonts w:ascii="Arial" w:hAnsi="Arial" w:cs="Arial"/>
              </w:rPr>
            </w:pPr>
            <w:r w:rsidRPr="00C34CBD">
              <w:rPr>
                <w:rFonts w:ascii="Arial" w:hAnsi="Arial" w:cs="Arial"/>
              </w:rPr>
              <w:t>3</w:t>
            </w:r>
          </w:p>
        </w:tc>
        <w:tc>
          <w:tcPr>
            <w:tcW w:w="2004" w:type="dxa"/>
          </w:tcPr>
          <w:p w:rsidR="001308D7" w:rsidRPr="00C34CBD" w:rsidRDefault="00626E31" w:rsidP="0089559B">
            <w:pPr>
              <w:jc w:val="center"/>
              <w:rPr>
                <w:rFonts w:ascii="Arial" w:hAnsi="Arial" w:cs="Arial"/>
              </w:rPr>
            </w:pPr>
            <w:r w:rsidRPr="00C34CBD">
              <w:rPr>
                <w:rFonts w:ascii="Arial" w:hAnsi="Arial" w:cs="Arial"/>
              </w:rPr>
              <w:t>afabética</w:t>
            </w:r>
          </w:p>
        </w:tc>
        <w:tc>
          <w:tcPr>
            <w:tcW w:w="2004" w:type="dxa"/>
          </w:tcPr>
          <w:p w:rsidR="001308D7" w:rsidRPr="00C34CBD" w:rsidRDefault="001308D7" w:rsidP="0089559B">
            <w:pPr>
              <w:jc w:val="center"/>
              <w:rPr>
                <w:rFonts w:ascii="Arial" w:hAnsi="Arial" w:cs="Arial"/>
              </w:rPr>
            </w:pPr>
            <w:r w:rsidRPr="00C34CBD">
              <w:rPr>
                <w:rFonts w:ascii="Arial" w:hAnsi="Arial" w:cs="Arial"/>
              </w:rPr>
              <w:t>Alfabética</w:t>
            </w:r>
          </w:p>
        </w:tc>
      </w:tr>
    </w:tbl>
    <w:p w:rsidR="001308D7" w:rsidRDefault="001308D7" w:rsidP="001308D7">
      <w:pPr>
        <w:ind w:left="360"/>
        <w:jc w:val="both"/>
        <w:rPr>
          <w:rFonts w:ascii="Arial" w:hAnsi="Arial" w:cs="Arial"/>
        </w:rPr>
      </w:pPr>
    </w:p>
    <w:p w:rsidR="00A630EE" w:rsidRPr="00A62707" w:rsidRDefault="00A630EE" w:rsidP="001308D7">
      <w:pPr>
        <w:ind w:left="360"/>
        <w:jc w:val="both"/>
        <w:rPr>
          <w:rFonts w:ascii="Arial" w:hAnsi="Arial" w:cs="Arial"/>
        </w:rPr>
      </w:pPr>
    </w:p>
    <w:p w:rsidR="001308D7" w:rsidRPr="00A62707" w:rsidRDefault="00A630EE" w:rsidP="001308D7">
      <w:pPr>
        <w:numPr>
          <w:ilvl w:val="2"/>
          <w:numId w:val="14"/>
        </w:numPr>
        <w:tabs>
          <w:tab w:val="clear" w:pos="360"/>
          <w:tab w:val="num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1308D7" w:rsidRPr="00723474">
        <w:rPr>
          <w:rFonts w:ascii="Arial" w:hAnsi="Arial" w:cs="Arial"/>
        </w:rPr>
        <w:t>.1</w:t>
      </w:r>
      <w:r w:rsidR="001308D7">
        <w:rPr>
          <w:rFonts w:ascii="Arial" w:hAnsi="Arial" w:cs="Arial"/>
        </w:rPr>
        <w:t>.</w:t>
      </w:r>
      <w:r w:rsidR="001308D7" w:rsidRPr="00723474">
        <w:rPr>
          <w:rFonts w:ascii="Arial" w:hAnsi="Arial" w:cs="Arial"/>
        </w:rPr>
        <w:t>4.</w:t>
      </w:r>
      <w:r w:rsidR="001308D7">
        <w:rPr>
          <w:rFonts w:ascii="Arial" w:hAnsi="Arial" w:cs="Arial"/>
        </w:rPr>
        <w:t xml:space="preserve"> </w:t>
      </w:r>
      <w:r w:rsidR="001308D7" w:rsidRPr="00A62707">
        <w:rPr>
          <w:rFonts w:ascii="Arial" w:hAnsi="Arial" w:cs="Arial"/>
          <w:u w:val="single"/>
        </w:rPr>
        <w:t>Frase ou Pensamento; Dedicatória e Agradecimento</w:t>
      </w:r>
      <w:r w:rsidR="001308D7" w:rsidRPr="00A62707">
        <w:rPr>
          <w:rFonts w:ascii="Arial" w:hAnsi="Arial" w:cs="Arial"/>
        </w:rPr>
        <w:t>: são facultativos e em folha própria</w:t>
      </w:r>
    </w:p>
    <w:p w:rsidR="001308D7" w:rsidRDefault="001308D7" w:rsidP="001308D7">
      <w:pPr>
        <w:tabs>
          <w:tab w:val="num" w:pos="0"/>
        </w:tabs>
        <w:ind w:left="720"/>
        <w:jc w:val="both"/>
        <w:rPr>
          <w:rFonts w:ascii="Arial" w:hAnsi="Arial" w:cs="Arial"/>
        </w:rPr>
      </w:pPr>
    </w:p>
    <w:p w:rsidR="00A630EE" w:rsidRPr="00A62707" w:rsidRDefault="00A630EE" w:rsidP="001308D7">
      <w:pPr>
        <w:tabs>
          <w:tab w:val="num" w:pos="0"/>
        </w:tabs>
        <w:ind w:left="720"/>
        <w:jc w:val="both"/>
        <w:rPr>
          <w:rFonts w:ascii="Arial" w:hAnsi="Arial" w:cs="Arial"/>
        </w:rPr>
      </w:pPr>
    </w:p>
    <w:p w:rsidR="001308D7" w:rsidRPr="00A62707" w:rsidRDefault="00A630EE" w:rsidP="001308D7">
      <w:pPr>
        <w:numPr>
          <w:ilvl w:val="2"/>
          <w:numId w:val="14"/>
        </w:numPr>
        <w:tabs>
          <w:tab w:val="clear" w:pos="360"/>
          <w:tab w:val="num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1308D7" w:rsidRPr="00723474">
        <w:rPr>
          <w:rFonts w:ascii="Arial" w:hAnsi="Arial" w:cs="Arial"/>
        </w:rPr>
        <w:t>.1.5.</w:t>
      </w:r>
      <w:r w:rsidR="001308D7">
        <w:rPr>
          <w:rFonts w:ascii="Arial" w:hAnsi="Arial" w:cs="Arial"/>
        </w:rPr>
        <w:t xml:space="preserve"> </w:t>
      </w:r>
      <w:r w:rsidR="001308D7" w:rsidRPr="00A62707">
        <w:rPr>
          <w:rFonts w:ascii="Arial" w:hAnsi="Arial" w:cs="Arial"/>
          <w:u w:val="single"/>
        </w:rPr>
        <w:t>Siglas e Abreviaturas</w:t>
      </w:r>
      <w:r w:rsidR="001308D7" w:rsidRPr="00A62707">
        <w:rPr>
          <w:rFonts w:ascii="Arial" w:hAnsi="Arial" w:cs="Arial"/>
        </w:rPr>
        <w:t>: quando existam no trabalho, devem ser colocadas em folha própria por ordem alfabética</w:t>
      </w:r>
    </w:p>
    <w:p w:rsidR="001308D7" w:rsidRDefault="001308D7" w:rsidP="001308D7">
      <w:pPr>
        <w:tabs>
          <w:tab w:val="num" w:pos="0"/>
        </w:tabs>
        <w:ind w:left="720"/>
        <w:jc w:val="both"/>
        <w:rPr>
          <w:rFonts w:ascii="Arial" w:hAnsi="Arial" w:cs="Arial"/>
        </w:rPr>
      </w:pPr>
    </w:p>
    <w:p w:rsidR="00A630EE" w:rsidRPr="00A62707" w:rsidRDefault="00A630EE" w:rsidP="001308D7">
      <w:pPr>
        <w:tabs>
          <w:tab w:val="num" w:pos="0"/>
        </w:tabs>
        <w:ind w:left="720"/>
        <w:jc w:val="both"/>
        <w:rPr>
          <w:rFonts w:ascii="Arial" w:hAnsi="Arial" w:cs="Arial"/>
        </w:rPr>
      </w:pPr>
    </w:p>
    <w:p w:rsidR="001308D7" w:rsidRPr="00A62707" w:rsidRDefault="00A630EE" w:rsidP="001308D7">
      <w:pPr>
        <w:numPr>
          <w:ilvl w:val="2"/>
          <w:numId w:val="14"/>
        </w:numPr>
        <w:tabs>
          <w:tab w:val="clear" w:pos="360"/>
          <w:tab w:val="num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1308D7" w:rsidRPr="00723474">
        <w:rPr>
          <w:rFonts w:ascii="Arial" w:hAnsi="Arial" w:cs="Arial"/>
        </w:rPr>
        <w:t>.1.6.</w:t>
      </w:r>
      <w:r w:rsidR="001308D7">
        <w:rPr>
          <w:rFonts w:ascii="Arial" w:hAnsi="Arial" w:cs="Arial"/>
        </w:rPr>
        <w:t xml:space="preserve"> </w:t>
      </w:r>
      <w:r w:rsidR="00626E31">
        <w:rPr>
          <w:rFonts w:ascii="Arial" w:hAnsi="Arial" w:cs="Arial"/>
          <w:u w:val="single"/>
        </w:rPr>
        <w:t>Í</w:t>
      </w:r>
      <w:r w:rsidR="00626E31" w:rsidRPr="00A62707">
        <w:rPr>
          <w:rFonts w:ascii="Arial" w:hAnsi="Arial" w:cs="Arial"/>
          <w:u w:val="single"/>
        </w:rPr>
        <w:t>ndice</w:t>
      </w:r>
      <w:r w:rsidR="001308D7" w:rsidRPr="00A62707">
        <w:rPr>
          <w:rFonts w:ascii="Arial" w:hAnsi="Arial" w:cs="Arial"/>
        </w:rPr>
        <w:t>:</w:t>
      </w:r>
      <w:r w:rsidR="001308D7">
        <w:rPr>
          <w:rFonts w:ascii="Arial" w:hAnsi="Arial" w:cs="Arial"/>
        </w:rPr>
        <w:t xml:space="preserve"> </w:t>
      </w:r>
      <w:r w:rsidR="001308D7" w:rsidRPr="00A62707">
        <w:rPr>
          <w:rFonts w:ascii="Arial" w:hAnsi="Arial" w:cs="Arial"/>
        </w:rPr>
        <w:t>corresponde aos títulos e subtítulos colocados no Trabalho. No caso de haver figuras, quadros e tabelas deve ser elaborado um índice espec</w:t>
      </w:r>
      <w:r w:rsidR="000A7DC7">
        <w:rPr>
          <w:rFonts w:ascii="Arial" w:hAnsi="Arial" w:cs="Arial"/>
        </w:rPr>
        <w:t>ífico e colocado após o Índice G</w:t>
      </w:r>
      <w:r w:rsidR="001308D7" w:rsidRPr="00A62707">
        <w:rPr>
          <w:rFonts w:ascii="Arial" w:hAnsi="Arial" w:cs="Arial"/>
        </w:rPr>
        <w:t>eral.</w:t>
      </w:r>
    </w:p>
    <w:p w:rsidR="001308D7" w:rsidRDefault="001308D7" w:rsidP="001308D7">
      <w:pPr>
        <w:tabs>
          <w:tab w:val="num" w:pos="0"/>
        </w:tabs>
        <w:jc w:val="both"/>
        <w:rPr>
          <w:rFonts w:ascii="Arial" w:hAnsi="Arial" w:cs="Arial"/>
        </w:rPr>
      </w:pPr>
    </w:p>
    <w:p w:rsidR="00626E31" w:rsidRDefault="00626E31" w:rsidP="001308D7">
      <w:pPr>
        <w:tabs>
          <w:tab w:val="num" w:pos="0"/>
        </w:tabs>
        <w:jc w:val="both"/>
        <w:rPr>
          <w:rFonts w:ascii="Arial" w:hAnsi="Arial" w:cs="Arial"/>
        </w:rPr>
      </w:pPr>
    </w:p>
    <w:p w:rsidR="00626E31" w:rsidRDefault="00626E31" w:rsidP="001308D7">
      <w:pPr>
        <w:tabs>
          <w:tab w:val="num" w:pos="0"/>
        </w:tabs>
        <w:jc w:val="both"/>
        <w:rPr>
          <w:rFonts w:ascii="Arial" w:hAnsi="Arial" w:cs="Arial"/>
        </w:rPr>
      </w:pPr>
    </w:p>
    <w:p w:rsidR="00626E31" w:rsidRDefault="00626E31" w:rsidP="001308D7">
      <w:pPr>
        <w:tabs>
          <w:tab w:val="num" w:pos="0"/>
        </w:tabs>
        <w:jc w:val="both"/>
        <w:rPr>
          <w:rFonts w:ascii="Arial" w:hAnsi="Arial" w:cs="Arial"/>
        </w:rPr>
      </w:pPr>
    </w:p>
    <w:p w:rsidR="00626E31" w:rsidRDefault="00626E31" w:rsidP="001308D7">
      <w:pPr>
        <w:tabs>
          <w:tab w:val="num" w:pos="0"/>
        </w:tabs>
        <w:jc w:val="both"/>
        <w:rPr>
          <w:rFonts w:ascii="Arial" w:hAnsi="Arial" w:cs="Arial"/>
        </w:rPr>
      </w:pPr>
    </w:p>
    <w:p w:rsidR="00626E31" w:rsidRDefault="00626E31" w:rsidP="001308D7">
      <w:pPr>
        <w:tabs>
          <w:tab w:val="num" w:pos="0"/>
        </w:tabs>
        <w:jc w:val="both"/>
        <w:rPr>
          <w:rFonts w:ascii="Arial" w:hAnsi="Arial" w:cs="Arial"/>
        </w:rPr>
      </w:pPr>
    </w:p>
    <w:p w:rsidR="00626E31" w:rsidRDefault="00626E31" w:rsidP="001308D7">
      <w:pPr>
        <w:tabs>
          <w:tab w:val="num" w:pos="0"/>
        </w:tabs>
        <w:jc w:val="both"/>
        <w:rPr>
          <w:rFonts w:ascii="Arial" w:hAnsi="Arial" w:cs="Arial"/>
        </w:rPr>
      </w:pPr>
    </w:p>
    <w:p w:rsidR="00626E31" w:rsidRDefault="00626E31" w:rsidP="001308D7">
      <w:pPr>
        <w:tabs>
          <w:tab w:val="num" w:pos="0"/>
        </w:tabs>
        <w:jc w:val="both"/>
        <w:rPr>
          <w:rFonts w:ascii="Arial" w:hAnsi="Arial" w:cs="Arial"/>
        </w:rPr>
      </w:pPr>
    </w:p>
    <w:p w:rsidR="00626E31" w:rsidRDefault="00626E31" w:rsidP="001308D7">
      <w:pPr>
        <w:tabs>
          <w:tab w:val="num" w:pos="0"/>
        </w:tabs>
        <w:jc w:val="both"/>
        <w:rPr>
          <w:rFonts w:ascii="Arial" w:hAnsi="Arial" w:cs="Arial"/>
        </w:rPr>
      </w:pPr>
    </w:p>
    <w:p w:rsidR="001308D7" w:rsidRPr="00A62707" w:rsidRDefault="001308D7" w:rsidP="001308D7">
      <w:pPr>
        <w:tabs>
          <w:tab w:val="num" w:pos="0"/>
        </w:tabs>
        <w:jc w:val="both"/>
        <w:rPr>
          <w:rFonts w:ascii="Arial" w:hAnsi="Arial" w:cs="Arial"/>
        </w:rPr>
      </w:pPr>
    </w:p>
    <w:p w:rsidR="001308D7" w:rsidRPr="00A62707" w:rsidRDefault="001308D7" w:rsidP="001308D7">
      <w:pPr>
        <w:numPr>
          <w:ilvl w:val="1"/>
          <w:numId w:val="14"/>
        </w:numPr>
        <w:tabs>
          <w:tab w:val="clear" w:pos="360"/>
          <w:tab w:val="num" w:pos="0"/>
        </w:tabs>
        <w:jc w:val="both"/>
        <w:rPr>
          <w:rFonts w:ascii="Arial" w:hAnsi="Arial" w:cs="Arial"/>
          <w:sz w:val="28"/>
          <w:szCs w:val="28"/>
        </w:rPr>
      </w:pPr>
      <w:r w:rsidRPr="00A62707">
        <w:rPr>
          <w:rFonts w:ascii="Arial" w:hAnsi="Arial" w:cs="Arial"/>
          <w:sz w:val="28"/>
          <w:szCs w:val="28"/>
        </w:rPr>
        <w:lastRenderedPageBreak/>
        <w:t xml:space="preserve"> </w:t>
      </w:r>
      <w:r w:rsidR="00A630EE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.2. </w:t>
      </w:r>
      <w:r w:rsidRPr="00A62707">
        <w:rPr>
          <w:rFonts w:ascii="Arial" w:hAnsi="Arial" w:cs="Arial"/>
          <w:sz w:val="28"/>
          <w:szCs w:val="28"/>
        </w:rPr>
        <w:t>Corpo de Trabalho ou Parte Textual</w:t>
      </w:r>
    </w:p>
    <w:p w:rsidR="001308D7" w:rsidRPr="00A62707" w:rsidRDefault="001308D7" w:rsidP="001308D7">
      <w:pPr>
        <w:tabs>
          <w:tab w:val="num" w:pos="0"/>
        </w:tabs>
        <w:ind w:left="360"/>
        <w:jc w:val="both"/>
        <w:rPr>
          <w:rFonts w:ascii="Arial" w:hAnsi="Arial" w:cs="Arial"/>
        </w:rPr>
      </w:pPr>
    </w:p>
    <w:p w:rsidR="001308D7" w:rsidRPr="00AA267E" w:rsidRDefault="001308D7" w:rsidP="001308D7">
      <w:pPr>
        <w:tabs>
          <w:tab w:val="num" w:pos="0"/>
        </w:tabs>
        <w:jc w:val="both"/>
        <w:rPr>
          <w:rFonts w:ascii="Arial" w:hAnsi="Arial" w:cs="Arial"/>
          <w:b/>
        </w:rPr>
      </w:pPr>
      <w:r w:rsidRPr="00A62707">
        <w:rPr>
          <w:rFonts w:ascii="Arial" w:hAnsi="Arial" w:cs="Arial"/>
        </w:rPr>
        <w:t xml:space="preserve">Apresente três partes comuns: </w:t>
      </w:r>
      <w:r w:rsidRPr="00AA267E">
        <w:rPr>
          <w:rFonts w:ascii="Arial" w:hAnsi="Arial" w:cs="Arial"/>
          <w:b/>
        </w:rPr>
        <w:t>Introdução, Desenvolvimento e Conclusão.</w:t>
      </w:r>
    </w:p>
    <w:p w:rsidR="001308D7" w:rsidRPr="00AA267E" w:rsidRDefault="001308D7" w:rsidP="001308D7">
      <w:pPr>
        <w:tabs>
          <w:tab w:val="num" w:pos="0"/>
        </w:tabs>
        <w:ind w:left="360"/>
        <w:jc w:val="both"/>
        <w:rPr>
          <w:rFonts w:ascii="Arial" w:hAnsi="Arial" w:cs="Arial"/>
          <w:b/>
        </w:rPr>
      </w:pPr>
    </w:p>
    <w:p w:rsidR="001308D7" w:rsidRPr="00A62707" w:rsidRDefault="00A630EE" w:rsidP="001308D7">
      <w:pPr>
        <w:numPr>
          <w:ilvl w:val="2"/>
          <w:numId w:val="14"/>
        </w:numPr>
        <w:tabs>
          <w:tab w:val="clear" w:pos="360"/>
          <w:tab w:val="num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1308D7" w:rsidRPr="00723474">
        <w:rPr>
          <w:rFonts w:ascii="Arial" w:hAnsi="Arial" w:cs="Arial"/>
        </w:rPr>
        <w:t>.2.1.</w:t>
      </w:r>
      <w:r w:rsidR="001308D7">
        <w:rPr>
          <w:rFonts w:ascii="Arial" w:hAnsi="Arial" w:cs="Arial"/>
        </w:rPr>
        <w:t xml:space="preserve"> </w:t>
      </w:r>
      <w:r w:rsidR="001308D7" w:rsidRPr="00AA267E">
        <w:rPr>
          <w:rFonts w:ascii="Arial" w:hAnsi="Arial" w:cs="Arial"/>
          <w:u w:val="single"/>
        </w:rPr>
        <w:t>Introdução</w:t>
      </w:r>
      <w:r w:rsidR="001308D7" w:rsidRPr="00A62707">
        <w:rPr>
          <w:rFonts w:ascii="Arial" w:hAnsi="Arial" w:cs="Arial"/>
        </w:rPr>
        <w:t>: Deve apresentar o tema do trabalho ou a questão a ser investigada, expressando os conhecimentos actuais sobre o tema. Deve ser sucinta, clara e objectiva. A Introdução</w:t>
      </w:r>
      <w:r w:rsidR="000A7DC7">
        <w:rPr>
          <w:rFonts w:ascii="Arial" w:hAnsi="Arial" w:cs="Arial"/>
        </w:rPr>
        <w:t>, se tal se justificar,</w:t>
      </w:r>
      <w:r w:rsidR="001308D7" w:rsidRPr="00A62707">
        <w:rPr>
          <w:rFonts w:ascii="Arial" w:hAnsi="Arial" w:cs="Arial"/>
        </w:rPr>
        <w:t xml:space="preserve"> deve conter:</w:t>
      </w:r>
    </w:p>
    <w:p w:rsidR="001308D7" w:rsidRPr="00A62707" w:rsidRDefault="001308D7" w:rsidP="001308D7">
      <w:pPr>
        <w:ind w:left="720"/>
        <w:jc w:val="both"/>
        <w:rPr>
          <w:rFonts w:ascii="Arial" w:hAnsi="Arial" w:cs="Arial"/>
        </w:rPr>
      </w:pPr>
    </w:p>
    <w:p w:rsidR="001308D7" w:rsidRPr="00A62707" w:rsidRDefault="001308D7" w:rsidP="001308D7">
      <w:pPr>
        <w:numPr>
          <w:ilvl w:val="0"/>
          <w:numId w:val="15"/>
        </w:num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Objectivo do Trabalho</w:t>
      </w:r>
    </w:p>
    <w:p w:rsidR="001308D7" w:rsidRPr="00A62707" w:rsidRDefault="001308D7" w:rsidP="001308D7">
      <w:pPr>
        <w:numPr>
          <w:ilvl w:val="0"/>
          <w:numId w:val="15"/>
        </w:num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Justificação do Tema</w:t>
      </w:r>
    </w:p>
    <w:p w:rsidR="001308D7" w:rsidRPr="00A62707" w:rsidRDefault="001308D7" w:rsidP="001308D7">
      <w:pPr>
        <w:numPr>
          <w:ilvl w:val="0"/>
          <w:numId w:val="15"/>
        </w:num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Limitações</w:t>
      </w:r>
    </w:p>
    <w:p w:rsidR="001308D7" w:rsidRPr="00A62707" w:rsidRDefault="001308D7" w:rsidP="001308D7">
      <w:pPr>
        <w:numPr>
          <w:ilvl w:val="0"/>
          <w:numId w:val="15"/>
        </w:num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Objectivos gerais e específicos</w:t>
      </w:r>
    </w:p>
    <w:p w:rsidR="001308D7" w:rsidRPr="00A62707" w:rsidRDefault="001308D7" w:rsidP="001308D7">
      <w:pPr>
        <w:numPr>
          <w:ilvl w:val="0"/>
          <w:numId w:val="15"/>
        </w:num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Metodologia (Questão e tipo de estudo)</w:t>
      </w:r>
    </w:p>
    <w:p w:rsidR="001308D7" w:rsidRPr="00A62707" w:rsidRDefault="001308D7" w:rsidP="001308D7">
      <w:pPr>
        <w:numPr>
          <w:ilvl w:val="0"/>
          <w:numId w:val="15"/>
        </w:num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Resumo dos resultados</w:t>
      </w:r>
    </w:p>
    <w:p w:rsidR="001308D7" w:rsidRPr="00A62707" w:rsidRDefault="001308D7" w:rsidP="001308D7">
      <w:pPr>
        <w:tabs>
          <w:tab w:val="left" w:pos="360"/>
        </w:tabs>
        <w:jc w:val="both"/>
        <w:rPr>
          <w:rFonts w:ascii="Arial" w:hAnsi="Arial" w:cs="Arial"/>
        </w:rPr>
      </w:pPr>
    </w:p>
    <w:p w:rsidR="001308D7" w:rsidRDefault="001308D7" w:rsidP="001308D7">
      <w:pPr>
        <w:jc w:val="both"/>
        <w:rPr>
          <w:rFonts w:ascii="Arial" w:hAnsi="Arial" w:cs="Arial"/>
        </w:rPr>
      </w:pPr>
    </w:p>
    <w:p w:rsidR="001308D7" w:rsidRPr="00A62707" w:rsidRDefault="001308D7" w:rsidP="001308D7">
      <w:p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 xml:space="preserve">A Introdução deve ser escrita </w:t>
      </w:r>
      <w:r w:rsidR="000A7DC7">
        <w:rPr>
          <w:rFonts w:ascii="Arial" w:hAnsi="Arial" w:cs="Arial"/>
        </w:rPr>
        <w:t>depois</w:t>
      </w:r>
      <w:r>
        <w:rPr>
          <w:rFonts w:ascii="Arial" w:hAnsi="Arial" w:cs="Arial"/>
        </w:rPr>
        <w:t xml:space="preserve"> do</w:t>
      </w:r>
      <w:r w:rsidRPr="00A62707">
        <w:rPr>
          <w:rFonts w:ascii="Arial" w:hAnsi="Arial" w:cs="Arial"/>
        </w:rPr>
        <w:t xml:space="preserve"> Trabalho </w:t>
      </w:r>
      <w:r w:rsidR="000A7DC7">
        <w:rPr>
          <w:rFonts w:ascii="Arial" w:hAnsi="Arial" w:cs="Arial"/>
        </w:rPr>
        <w:t xml:space="preserve">concluído </w:t>
      </w:r>
      <w:r w:rsidRPr="00A62707">
        <w:rPr>
          <w:rFonts w:ascii="Arial" w:hAnsi="Arial" w:cs="Arial"/>
        </w:rPr>
        <w:t>porque só aí o autor tem conhecimento da sua globalidade. As questões colocadas na Introdução devem depois corresponder na conclusão.</w:t>
      </w:r>
    </w:p>
    <w:p w:rsidR="001308D7" w:rsidRPr="00A62707" w:rsidRDefault="001308D7" w:rsidP="001308D7">
      <w:pPr>
        <w:ind w:left="360"/>
        <w:jc w:val="both"/>
        <w:rPr>
          <w:rFonts w:ascii="Arial" w:hAnsi="Arial" w:cs="Arial"/>
        </w:rPr>
      </w:pPr>
    </w:p>
    <w:p w:rsidR="00A630EE" w:rsidRDefault="00A630EE" w:rsidP="001308D7">
      <w:pPr>
        <w:numPr>
          <w:ilvl w:val="2"/>
          <w:numId w:val="14"/>
        </w:numPr>
        <w:tabs>
          <w:tab w:val="clear" w:pos="360"/>
          <w:tab w:val="num" w:pos="0"/>
        </w:tabs>
        <w:jc w:val="both"/>
        <w:rPr>
          <w:rFonts w:ascii="Arial" w:hAnsi="Arial" w:cs="Arial"/>
        </w:rPr>
      </w:pPr>
    </w:p>
    <w:p w:rsidR="001308D7" w:rsidRPr="00A62707" w:rsidRDefault="00A630EE" w:rsidP="001308D7">
      <w:pPr>
        <w:numPr>
          <w:ilvl w:val="2"/>
          <w:numId w:val="14"/>
        </w:numPr>
        <w:tabs>
          <w:tab w:val="clear" w:pos="360"/>
          <w:tab w:val="num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1308D7" w:rsidRPr="00723474">
        <w:rPr>
          <w:rFonts w:ascii="Arial" w:hAnsi="Arial" w:cs="Arial"/>
        </w:rPr>
        <w:t>.2.2.</w:t>
      </w:r>
      <w:r w:rsidR="001308D7">
        <w:rPr>
          <w:rFonts w:ascii="Arial" w:hAnsi="Arial" w:cs="Arial"/>
          <w:u w:val="single"/>
        </w:rPr>
        <w:t xml:space="preserve"> </w:t>
      </w:r>
      <w:r w:rsidR="001308D7" w:rsidRPr="00A62707">
        <w:rPr>
          <w:rFonts w:ascii="Arial" w:hAnsi="Arial" w:cs="Arial"/>
          <w:u w:val="single"/>
        </w:rPr>
        <w:t>Revisão da Literatura</w:t>
      </w:r>
      <w:r w:rsidR="001308D7" w:rsidRPr="00A62707">
        <w:rPr>
          <w:rFonts w:ascii="Arial" w:hAnsi="Arial" w:cs="Arial"/>
        </w:rPr>
        <w:t xml:space="preserve">: </w:t>
      </w:r>
    </w:p>
    <w:p w:rsidR="001308D7" w:rsidRPr="00A62707" w:rsidRDefault="001308D7" w:rsidP="001308D7">
      <w:p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A revisão da literatura ou enquadramento teórico deve apresentar a ideia do tema a estudar, o que há descrito pelos autores e os trabalhos científicos mais relevantes e actuais. Todas as ideias devem ser devidamente referenciadas.</w:t>
      </w:r>
    </w:p>
    <w:p w:rsidR="001308D7" w:rsidRPr="00A62707" w:rsidRDefault="001308D7" w:rsidP="001308D7">
      <w:pPr>
        <w:ind w:left="426"/>
        <w:jc w:val="both"/>
        <w:rPr>
          <w:rFonts w:ascii="Arial" w:hAnsi="Arial" w:cs="Arial"/>
        </w:rPr>
      </w:pPr>
    </w:p>
    <w:p w:rsidR="00A630EE" w:rsidRPr="00A630EE" w:rsidRDefault="00A630EE" w:rsidP="001308D7">
      <w:pPr>
        <w:numPr>
          <w:ilvl w:val="2"/>
          <w:numId w:val="14"/>
        </w:numPr>
        <w:tabs>
          <w:tab w:val="clear" w:pos="360"/>
          <w:tab w:val="num" w:pos="0"/>
        </w:tabs>
        <w:jc w:val="both"/>
        <w:rPr>
          <w:rFonts w:ascii="Arial" w:hAnsi="Arial" w:cs="Arial"/>
          <w:u w:val="single"/>
        </w:rPr>
      </w:pPr>
    </w:p>
    <w:p w:rsidR="001308D7" w:rsidRPr="00A62707" w:rsidRDefault="00A630EE" w:rsidP="001308D7">
      <w:pPr>
        <w:numPr>
          <w:ilvl w:val="2"/>
          <w:numId w:val="14"/>
        </w:numPr>
        <w:tabs>
          <w:tab w:val="clear" w:pos="360"/>
          <w:tab w:val="num" w:pos="0"/>
        </w:tabs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2</w:t>
      </w:r>
      <w:r w:rsidR="001308D7" w:rsidRPr="00723474">
        <w:rPr>
          <w:rFonts w:ascii="Arial" w:hAnsi="Arial" w:cs="Arial"/>
        </w:rPr>
        <w:t>.2.3.</w:t>
      </w:r>
      <w:r w:rsidR="001308D7">
        <w:rPr>
          <w:rFonts w:ascii="Arial" w:hAnsi="Arial" w:cs="Arial"/>
          <w:u w:val="single"/>
        </w:rPr>
        <w:t xml:space="preserve"> </w:t>
      </w:r>
      <w:r w:rsidR="001308D7" w:rsidRPr="00A62707">
        <w:rPr>
          <w:rFonts w:ascii="Arial" w:hAnsi="Arial" w:cs="Arial"/>
          <w:u w:val="single"/>
        </w:rPr>
        <w:t>A Metodologia</w:t>
      </w:r>
    </w:p>
    <w:p w:rsidR="001308D7" w:rsidRPr="00A62707" w:rsidRDefault="001308D7" w:rsidP="001308D7">
      <w:p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A metodologia no caso do trabalho de investigação ou monografi</w:t>
      </w:r>
      <w:r w:rsidR="000A7DC7">
        <w:rPr>
          <w:rFonts w:ascii="Arial" w:hAnsi="Arial" w:cs="Arial"/>
        </w:rPr>
        <w:t>a deve apresentar o Problema a E</w:t>
      </w:r>
      <w:r w:rsidRPr="00A62707">
        <w:rPr>
          <w:rFonts w:ascii="Arial" w:hAnsi="Arial" w:cs="Arial"/>
        </w:rPr>
        <w:t xml:space="preserve">studar, os </w:t>
      </w:r>
      <w:r w:rsidR="000A7DC7">
        <w:rPr>
          <w:rFonts w:ascii="Arial" w:hAnsi="Arial" w:cs="Arial"/>
        </w:rPr>
        <w:t>O</w:t>
      </w:r>
      <w:r w:rsidRPr="00A62707">
        <w:rPr>
          <w:rFonts w:ascii="Arial" w:hAnsi="Arial" w:cs="Arial"/>
        </w:rPr>
        <w:t xml:space="preserve">bjectivos, as </w:t>
      </w:r>
      <w:r w:rsidR="000A7DC7">
        <w:rPr>
          <w:rFonts w:ascii="Arial" w:hAnsi="Arial" w:cs="Arial"/>
        </w:rPr>
        <w:t>H</w:t>
      </w:r>
      <w:r w:rsidRPr="00A62707">
        <w:rPr>
          <w:rFonts w:ascii="Arial" w:hAnsi="Arial" w:cs="Arial"/>
        </w:rPr>
        <w:t xml:space="preserve">ipóteses, as </w:t>
      </w:r>
      <w:r w:rsidR="000A7DC7">
        <w:rPr>
          <w:rFonts w:ascii="Arial" w:hAnsi="Arial" w:cs="Arial"/>
        </w:rPr>
        <w:t>V</w:t>
      </w:r>
      <w:r w:rsidRPr="00A62707">
        <w:rPr>
          <w:rFonts w:ascii="Arial" w:hAnsi="Arial" w:cs="Arial"/>
        </w:rPr>
        <w:t>ariávei</w:t>
      </w:r>
      <w:r w:rsidR="000A7DC7">
        <w:rPr>
          <w:rFonts w:ascii="Arial" w:hAnsi="Arial" w:cs="Arial"/>
        </w:rPr>
        <w:t>s, o Tipo de Estudo, a População ou Amostra, os Instrumentos de Recolha de Dados e os Resultados.</w:t>
      </w:r>
    </w:p>
    <w:p w:rsidR="001308D7" w:rsidRPr="00A62707" w:rsidRDefault="001308D7" w:rsidP="001308D7">
      <w:p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Os Resultados devem ter um capítulo próprio. Pode-se recorrer ao uso de q</w:t>
      </w:r>
      <w:r w:rsidR="000A7DC7">
        <w:rPr>
          <w:rFonts w:ascii="Arial" w:hAnsi="Arial" w:cs="Arial"/>
        </w:rPr>
        <w:t>uadros, figuras ou tabelas. Este</w:t>
      </w:r>
      <w:r w:rsidRPr="00A62707">
        <w:rPr>
          <w:rFonts w:ascii="Arial" w:hAnsi="Arial" w:cs="Arial"/>
        </w:rPr>
        <w:t xml:space="preserve">s </w:t>
      </w:r>
      <w:r w:rsidR="000A7DC7">
        <w:rPr>
          <w:rFonts w:ascii="Arial" w:hAnsi="Arial" w:cs="Arial"/>
        </w:rPr>
        <w:t xml:space="preserve">elementos </w:t>
      </w:r>
      <w:r w:rsidRPr="00A62707">
        <w:rPr>
          <w:rFonts w:ascii="Arial" w:hAnsi="Arial" w:cs="Arial"/>
        </w:rPr>
        <w:t>devem estar identificadas com o número e legendas que estarão no índice já referido.</w:t>
      </w:r>
    </w:p>
    <w:p w:rsidR="001308D7" w:rsidRPr="00A62707" w:rsidRDefault="001308D7" w:rsidP="001308D7">
      <w:pPr>
        <w:ind w:left="720"/>
        <w:jc w:val="both"/>
        <w:rPr>
          <w:rFonts w:ascii="Arial" w:hAnsi="Arial" w:cs="Arial"/>
        </w:rPr>
      </w:pPr>
    </w:p>
    <w:p w:rsidR="00A630EE" w:rsidRPr="00A630EE" w:rsidRDefault="00A630EE" w:rsidP="001308D7">
      <w:pPr>
        <w:numPr>
          <w:ilvl w:val="2"/>
          <w:numId w:val="14"/>
        </w:numPr>
        <w:tabs>
          <w:tab w:val="clear" w:pos="360"/>
          <w:tab w:val="num" w:pos="0"/>
        </w:tabs>
        <w:jc w:val="both"/>
        <w:rPr>
          <w:rFonts w:ascii="Arial" w:hAnsi="Arial" w:cs="Arial"/>
          <w:u w:val="single"/>
        </w:rPr>
      </w:pPr>
    </w:p>
    <w:p w:rsidR="001308D7" w:rsidRPr="00A62707" w:rsidRDefault="00A630EE" w:rsidP="001308D7">
      <w:pPr>
        <w:numPr>
          <w:ilvl w:val="2"/>
          <w:numId w:val="14"/>
        </w:numPr>
        <w:tabs>
          <w:tab w:val="clear" w:pos="360"/>
          <w:tab w:val="num" w:pos="0"/>
        </w:tabs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2</w:t>
      </w:r>
      <w:r w:rsidR="001308D7" w:rsidRPr="00723474">
        <w:rPr>
          <w:rFonts w:ascii="Arial" w:hAnsi="Arial" w:cs="Arial"/>
        </w:rPr>
        <w:t>.2.4.</w:t>
      </w:r>
      <w:r w:rsidR="001308D7">
        <w:rPr>
          <w:rFonts w:ascii="Arial" w:hAnsi="Arial" w:cs="Arial"/>
          <w:u w:val="single"/>
        </w:rPr>
        <w:t xml:space="preserve"> </w:t>
      </w:r>
      <w:r w:rsidR="001308D7" w:rsidRPr="00A62707">
        <w:rPr>
          <w:rFonts w:ascii="Arial" w:hAnsi="Arial" w:cs="Arial"/>
          <w:u w:val="single"/>
        </w:rPr>
        <w:t>A Conclusão</w:t>
      </w:r>
    </w:p>
    <w:p w:rsidR="001308D7" w:rsidRDefault="001308D7" w:rsidP="001308D7">
      <w:p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 xml:space="preserve">É uma síntese da reflexão realizada. Encerra os objectivos apresentados na introdução e no desenvolvimento. Devem ser igualmente descritas as limitações metodológicas do trabalho, implicações do estudo para a prática </w:t>
      </w:r>
      <w:r w:rsidR="000A7DC7">
        <w:rPr>
          <w:rFonts w:ascii="Arial" w:hAnsi="Arial" w:cs="Arial"/>
        </w:rPr>
        <w:t>e sugestões/recomendações.</w:t>
      </w:r>
    </w:p>
    <w:p w:rsidR="00626E31" w:rsidRDefault="00626E31" w:rsidP="001308D7">
      <w:pPr>
        <w:jc w:val="both"/>
        <w:rPr>
          <w:rFonts w:ascii="Arial" w:hAnsi="Arial" w:cs="Arial"/>
        </w:rPr>
      </w:pPr>
    </w:p>
    <w:p w:rsidR="00626E31" w:rsidRDefault="00626E31" w:rsidP="001308D7">
      <w:pPr>
        <w:jc w:val="both"/>
        <w:rPr>
          <w:rFonts w:ascii="Arial" w:hAnsi="Arial" w:cs="Arial"/>
        </w:rPr>
      </w:pPr>
    </w:p>
    <w:p w:rsidR="00A630EE" w:rsidRDefault="00A630EE" w:rsidP="001308D7">
      <w:pPr>
        <w:jc w:val="both"/>
        <w:rPr>
          <w:rFonts w:ascii="Arial" w:hAnsi="Arial" w:cs="Arial"/>
        </w:rPr>
      </w:pPr>
    </w:p>
    <w:p w:rsidR="001308D7" w:rsidRPr="00A62707" w:rsidRDefault="00A630EE" w:rsidP="001308D7">
      <w:pPr>
        <w:numPr>
          <w:ilvl w:val="1"/>
          <w:numId w:val="14"/>
        </w:numPr>
        <w:tabs>
          <w:tab w:val="clear" w:pos="360"/>
          <w:tab w:val="num" w:pos="0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2</w:t>
      </w:r>
      <w:r w:rsidR="001308D7">
        <w:rPr>
          <w:rFonts w:ascii="Arial" w:hAnsi="Arial" w:cs="Arial"/>
          <w:sz w:val="28"/>
          <w:szCs w:val="28"/>
        </w:rPr>
        <w:t xml:space="preserve">.3. </w:t>
      </w:r>
      <w:r w:rsidR="000A7DC7">
        <w:rPr>
          <w:rFonts w:ascii="Arial" w:hAnsi="Arial" w:cs="Arial"/>
          <w:sz w:val="28"/>
          <w:szCs w:val="28"/>
        </w:rPr>
        <w:t>Referências ou Parte P</w:t>
      </w:r>
      <w:r w:rsidR="001308D7" w:rsidRPr="00A62707">
        <w:rPr>
          <w:rFonts w:ascii="Arial" w:hAnsi="Arial" w:cs="Arial"/>
          <w:sz w:val="28"/>
          <w:szCs w:val="28"/>
        </w:rPr>
        <w:t>ós-textual</w:t>
      </w:r>
    </w:p>
    <w:p w:rsidR="001308D7" w:rsidRPr="00A62707" w:rsidRDefault="001308D7" w:rsidP="001308D7">
      <w:pPr>
        <w:tabs>
          <w:tab w:val="num" w:pos="0"/>
        </w:tabs>
        <w:jc w:val="both"/>
        <w:rPr>
          <w:rFonts w:ascii="Arial" w:hAnsi="Arial" w:cs="Arial"/>
        </w:rPr>
      </w:pPr>
    </w:p>
    <w:p w:rsidR="001308D7" w:rsidRDefault="001308D7" w:rsidP="001308D7">
      <w:pPr>
        <w:tabs>
          <w:tab w:val="num" w:pos="0"/>
        </w:tabs>
        <w:ind w:left="360"/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As referências ou parte pós-textual devem conter:</w:t>
      </w:r>
    </w:p>
    <w:p w:rsidR="00A630EE" w:rsidRPr="00A62707" w:rsidRDefault="00A630EE" w:rsidP="001308D7">
      <w:pPr>
        <w:tabs>
          <w:tab w:val="num" w:pos="0"/>
        </w:tabs>
        <w:ind w:left="360"/>
        <w:jc w:val="both"/>
        <w:rPr>
          <w:rFonts w:ascii="Arial" w:hAnsi="Arial" w:cs="Arial"/>
        </w:rPr>
      </w:pPr>
    </w:p>
    <w:p w:rsidR="001308D7" w:rsidRPr="00A62707" w:rsidRDefault="001308D7" w:rsidP="001308D7">
      <w:pPr>
        <w:numPr>
          <w:ilvl w:val="0"/>
          <w:numId w:val="16"/>
        </w:num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Referências bibliográficas ou bibliografia</w:t>
      </w:r>
      <w:r w:rsidR="000A7DC7">
        <w:rPr>
          <w:rFonts w:ascii="Arial" w:hAnsi="Arial" w:cs="Arial"/>
        </w:rPr>
        <w:t xml:space="preserve"> utilizadas no texto</w:t>
      </w:r>
    </w:p>
    <w:p w:rsidR="001308D7" w:rsidRPr="00A62707" w:rsidRDefault="001308D7" w:rsidP="001308D7">
      <w:pPr>
        <w:numPr>
          <w:ilvl w:val="0"/>
          <w:numId w:val="16"/>
        </w:num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Apêndices e Anexos – apêndices são trabalhos realizados pelo autor e os anexos são documentos não elaborados pelo autor</w:t>
      </w:r>
      <w:r w:rsidR="000A7DC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que são relevantes para a compreensão do trabalho</w:t>
      </w:r>
      <w:r w:rsidR="000A7DC7">
        <w:rPr>
          <w:rFonts w:ascii="Arial" w:hAnsi="Arial" w:cs="Arial"/>
        </w:rPr>
        <w:t xml:space="preserve"> e</w:t>
      </w:r>
      <w:r w:rsidRPr="00A62707">
        <w:rPr>
          <w:rFonts w:ascii="Arial" w:hAnsi="Arial" w:cs="Arial"/>
        </w:rPr>
        <w:t xml:space="preserve"> ambos deve</w:t>
      </w:r>
      <w:r>
        <w:rPr>
          <w:rFonts w:ascii="Arial" w:hAnsi="Arial" w:cs="Arial"/>
        </w:rPr>
        <w:t>m</w:t>
      </w:r>
      <w:r w:rsidR="000A7DC7">
        <w:rPr>
          <w:rFonts w:ascii="Arial" w:hAnsi="Arial" w:cs="Arial"/>
        </w:rPr>
        <w:t>, obrigatoriamente estar</w:t>
      </w:r>
      <w:r w:rsidRPr="00A62707">
        <w:rPr>
          <w:rFonts w:ascii="Arial" w:hAnsi="Arial" w:cs="Arial"/>
        </w:rPr>
        <w:t xml:space="preserve"> referenciados no texto.</w:t>
      </w:r>
    </w:p>
    <w:p w:rsidR="001308D7" w:rsidRPr="00A62707" w:rsidRDefault="001308D7" w:rsidP="001308D7">
      <w:pPr>
        <w:ind w:left="720"/>
        <w:jc w:val="both"/>
        <w:rPr>
          <w:rFonts w:ascii="Arial" w:hAnsi="Arial" w:cs="Arial"/>
        </w:rPr>
      </w:pPr>
    </w:p>
    <w:p w:rsidR="001308D7" w:rsidRDefault="001308D7" w:rsidP="001308D7">
      <w:pPr>
        <w:jc w:val="both"/>
        <w:rPr>
          <w:rFonts w:ascii="Arial" w:hAnsi="Arial" w:cs="Arial"/>
        </w:rPr>
      </w:pPr>
    </w:p>
    <w:p w:rsidR="001308D7" w:rsidRPr="00A630EE" w:rsidRDefault="00A630EE" w:rsidP="00A630EE">
      <w:pPr>
        <w:pStyle w:val="Ttulo11"/>
        <w:ind w:firstLine="180"/>
        <w:rPr>
          <w:sz w:val="28"/>
          <w:szCs w:val="28"/>
        </w:rPr>
      </w:pPr>
      <w:bookmarkStart w:id="3" w:name="_Toc255305976"/>
      <w:r w:rsidRPr="00A630EE">
        <w:rPr>
          <w:sz w:val="28"/>
          <w:szCs w:val="28"/>
        </w:rPr>
        <w:t xml:space="preserve">3. </w:t>
      </w:r>
      <w:r w:rsidR="001308D7" w:rsidRPr="00A630EE">
        <w:rPr>
          <w:sz w:val="28"/>
          <w:szCs w:val="28"/>
        </w:rPr>
        <w:t>ESTRUTURA DO TRABALHO</w:t>
      </w:r>
      <w:bookmarkEnd w:id="3"/>
    </w:p>
    <w:p w:rsidR="001308D7" w:rsidRPr="00A62707" w:rsidRDefault="001308D7" w:rsidP="001308D7">
      <w:pPr>
        <w:ind w:left="360"/>
        <w:jc w:val="both"/>
        <w:rPr>
          <w:rFonts w:ascii="Arial" w:hAnsi="Arial" w:cs="Arial"/>
          <w:b/>
          <w:sz w:val="28"/>
          <w:szCs w:val="28"/>
        </w:rPr>
      </w:pPr>
    </w:p>
    <w:p w:rsidR="001308D7" w:rsidRDefault="00A630EE" w:rsidP="001308D7">
      <w:pPr>
        <w:numPr>
          <w:ilvl w:val="1"/>
          <w:numId w:val="14"/>
        </w:numPr>
        <w:tabs>
          <w:tab w:val="clear" w:pos="360"/>
          <w:tab w:val="num" w:pos="0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</w:t>
      </w:r>
      <w:r w:rsidR="001308D7">
        <w:rPr>
          <w:rFonts w:ascii="Arial" w:hAnsi="Arial" w:cs="Arial"/>
          <w:sz w:val="28"/>
          <w:szCs w:val="28"/>
        </w:rPr>
        <w:t>.1.</w:t>
      </w:r>
      <w:r w:rsidR="001308D7" w:rsidRPr="00A62707">
        <w:rPr>
          <w:rFonts w:ascii="Arial" w:hAnsi="Arial" w:cs="Arial"/>
          <w:sz w:val="28"/>
          <w:szCs w:val="28"/>
        </w:rPr>
        <w:t>Texto</w:t>
      </w:r>
    </w:p>
    <w:p w:rsidR="001308D7" w:rsidRPr="00A62707" w:rsidRDefault="001308D7" w:rsidP="001308D7">
      <w:pPr>
        <w:numPr>
          <w:ilvl w:val="1"/>
          <w:numId w:val="14"/>
        </w:numPr>
        <w:tabs>
          <w:tab w:val="clear" w:pos="360"/>
          <w:tab w:val="num" w:pos="0"/>
        </w:tabs>
        <w:jc w:val="both"/>
        <w:rPr>
          <w:rFonts w:ascii="Arial" w:hAnsi="Arial" w:cs="Arial"/>
          <w:sz w:val="28"/>
          <w:szCs w:val="28"/>
        </w:rPr>
      </w:pPr>
    </w:p>
    <w:p w:rsidR="001308D7" w:rsidRPr="00A62707" w:rsidRDefault="001308D7" w:rsidP="001308D7">
      <w:pPr>
        <w:ind w:left="360"/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Tipo de letra: Letra Arial ou Verbana</w:t>
      </w:r>
    </w:p>
    <w:p w:rsidR="001308D7" w:rsidRPr="00A62707" w:rsidRDefault="001308D7" w:rsidP="001308D7">
      <w:pPr>
        <w:ind w:left="360"/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Tamanho de letra: 12</w:t>
      </w:r>
    </w:p>
    <w:p w:rsidR="001308D7" w:rsidRPr="00A62707" w:rsidRDefault="001308D7" w:rsidP="001308D7">
      <w:pPr>
        <w:ind w:left="360"/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Espaço entre linhas: 1,5 de espaço</w:t>
      </w:r>
    </w:p>
    <w:p w:rsidR="001308D7" w:rsidRPr="00A62707" w:rsidRDefault="001308D7" w:rsidP="001308D7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Parágrafo: I</w:t>
      </w:r>
      <w:r w:rsidRPr="00A62707">
        <w:rPr>
          <w:rFonts w:ascii="Arial" w:hAnsi="Arial" w:cs="Arial"/>
        </w:rPr>
        <w:t>nicie sem pendente</w:t>
      </w:r>
    </w:p>
    <w:p w:rsidR="001308D7" w:rsidRPr="00A62707" w:rsidRDefault="001308D7" w:rsidP="001308D7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Linguagem: Evite </w:t>
      </w:r>
      <w:r w:rsidRPr="00A62707">
        <w:rPr>
          <w:rFonts w:ascii="Arial" w:hAnsi="Arial" w:cs="Arial"/>
        </w:rPr>
        <w:t>linguagem rebuscada, subjectiva e parágrafos e frases muito longas.</w:t>
      </w:r>
    </w:p>
    <w:p w:rsidR="001308D7" w:rsidRPr="00A62707" w:rsidRDefault="001308D7" w:rsidP="001308D7">
      <w:pPr>
        <w:ind w:left="360"/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Estilo Linguístico: Use um estilo linguístico uniforme, exemplos:</w:t>
      </w:r>
    </w:p>
    <w:p w:rsidR="001308D7" w:rsidRPr="00A62707" w:rsidRDefault="001308D7" w:rsidP="001308D7">
      <w:pPr>
        <w:numPr>
          <w:ilvl w:val="0"/>
          <w:numId w:val="17"/>
        </w:num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Plural majestático (nós vamos observar…)</w:t>
      </w:r>
    </w:p>
    <w:p w:rsidR="001308D7" w:rsidRPr="00A62707" w:rsidRDefault="001308D7" w:rsidP="001308D7">
      <w:pPr>
        <w:numPr>
          <w:ilvl w:val="0"/>
          <w:numId w:val="17"/>
        </w:num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 xml:space="preserve">Impessoal (fez-se, concluiu-se, constatou-se…) </w:t>
      </w:r>
    </w:p>
    <w:p w:rsidR="001308D7" w:rsidRPr="00A62707" w:rsidRDefault="001308D7" w:rsidP="001308D7">
      <w:pPr>
        <w:numPr>
          <w:ilvl w:val="0"/>
          <w:numId w:val="17"/>
        </w:num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Narrativo (o autor observou, concluiu …)</w:t>
      </w:r>
    </w:p>
    <w:p w:rsidR="001308D7" w:rsidRPr="00A62707" w:rsidRDefault="001308D7" w:rsidP="001308D7">
      <w:pPr>
        <w:numPr>
          <w:ilvl w:val="0"/>
          <w:numId w:val="17"/>
        </w:num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Pessoal (eu observei, conclui, pretendo analisar…)</w:t>
      </w:r>
    </w:p>
    <w:p w:rsidR="001308D7" w:rsidRDefault="001308D7" w:rsidP="001308D7">
      <w:pPr>
        <w:jc w:val="both"/>
        <w:rPr>
          <w:rFonts w:ascii="Arial" w:hAnsi="Arial" w:cs="Arial"/>
        </w:rPr>
      </w:pPr>
    </w:p>
    <w:p w:rsidR="001308D7" w:rsidRPr="00A62707" w:rsidRDefault="001308D7" w:rsidP="001308D7">
      <w:pPr>
        <w:jc w:val="both"/>
        <w:rPr>
          <w:rFonts w:ascii="Arial" w:hAnsi="Arial" w:cs="Arial"/>
        </w:rPr>
      </w:pPr>
    </w:p>
    <w:p w:rsidR="001308D7" w:rsidRPr="00A62707" w:rsidRDefault="00A630EE" w:rsidP="001308D7">
      <w:pPr>
        <w:numPr>
          <w:ilvl w:val="2"/>
          <w:numId w:val="14"/>
        </w:numPr>
        <w:tabs>
          <w:tab w:val="clear" w:pos="360"/>
          <w:tab w:val="num" w:pos="0"/>
        </w:tabs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3</w:t>
      </w:r>
      <w:r w:rsidR="001308D7" w:rsidRPr="00723474">
        <w:rPr>
          <w:rFonts w:ascii="Arial" w:hAnsi="Arial" w:cs="Arial"/>
        </w:rPr>
        <w:t xml:space="preserve">.1.1. </w:t>
      </w:r>
      <w:r w:rsidR="001308D7" w:rsidRPr="00A62707">
        <w:rPr>
          <w:rFonts w:ascii="Arial" w:hAnsi="Arial" w:cs="Arial"/>
          <w:u w:val="single"/>
        </w:rPr>
        <w:t>Capítulos</w:t>
      </w:r>
    </w:p>
    <w:p w:rsidR="001308D7" w:rsidRDefault="001308D7" w:rsidP="001308D7">
      <w:p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Deverá existir uniformidade na formatação dos capítulos:</w:t>
      </w:r>
    </w:p>
    <w:p w:rsidR="001308D7" w:rsidRPr="00A62707" w:rsidRDefault="001308D7" w:rsidP="001308D7">
      <w:pPr>
        <w:jc w:val="both"/>
        <w:rPr>
          <w:rFonts w:ascii="Arial" w:hAnsi="Arial" w:cs="Arial"/>
        </w:rPr>
      </w:pPr>
    </w:p>
    <w:p w:rsidR="001308D7" w:rsidRPr="00A62707" w:rsidRDefault="001308D7" w:rsidP="001308D7">
      <w:pPr>
        <w:numPr>
          <w:ilvl w:val="0"/>
          <w:numId w:val="18"/>
        </w:numPr>
        <w:jc w:val="both"/>
        <w:rPr>
          <w:rFonts w:ascii="Arial" w:hAnsi="Arial" w:cs="Arial"/>
          <w:i/>
        </w:rPr>
      </w:pPr>
      <w:r w:rsidRPr="00A62707">
        <w:rPr>
          <w:rFonts w:ascii="Arial" w:hAnsi="Arial" w:cs="Arial"/>
        </w:rPr>
        <w:t xml:space="preserve">Título 1 – Letra tamanho 14, maiúsculas, </w:t>
      </w:r>
      <w:r w:rsidRPr="00A62707">
        <w:rPr>
          <w:rFonts w:ascii="Arial" w:hAnsi="Arial" w:cs="Arial"/>
          <w:i/>
        </w:rPr>
        <w:t>bold</w:t>
      </w:r>
    </w:p>
    <w:p w:rsidR="001308D7" w:rsidRPr="00A62707" w:rsidRDefault="001308D7" w:rsidP="001308D7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Título 2 – Letra tamanho 14, minúsculas (excepto a primeira)</w:t>
      </w:r>
    </w:p>
    <w:p w:rsidR="001308D7" w:rsidRPr="00A62707" w:rsidRDefault="001308D7" w:rsidP="001308D7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Título 3 – Letra tamanho 12, minúsculas (excepto a primeira)</w:t>
      </w:r>
      <w:r w:rsidR="000A7DC7" w:rsidRPr="000A7DC7">
        <w:rPr>
          <w:rFonts w:ascii="Arial" w:hAnsi="Arial" w:cs="Arial"/>
        </w:rPr>
        <w:t xml:space="preserve"> </w:t>
      </w:r>
      <w:r w:rsidR="000A7DC7" w:rsidRPr="00A62707">
        <w:rPr>
          <w:rFonts w:ascii="Arial" w:hAnsi="Arial" w:cs="Arial"/>
        </w:rPr>
        <w:t>e sublinhado</w:t>
      </w:r>
    </w:p>
    <w:p w:rsidR="001308D7" w:rsidRPr="00A62707" w:rsidRDefault="001308D7" w:rsidP="001308D7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Título 4 – Letra tamanho 12, minúsculas (excepto a primeira)</w:t>
      </w:r>
      <w:r w:rsidRPr="000C79A9">
        <w:rPr>
          <w:rFonts w:ascii="Arial" w:hAnsi="Arial" w:cs="Arial"/>
        </w:rPr>
        <w:t xml:space="preserve"> </w:t>
      </w:r>
      <w:r w:rsidRPr="00A62707">
        <w:rPr>
          <w:rFonts w:ascii="Arial" w:hAnsi="Arial" w:cs="Arial"/>
        </w:rPr>
        <w:t>e itálico</w:t>
      </w:r>
    </w:p>
    <w:p w:rsidR="001308D7" w:rsidRDefault="001308D7" w:rsidP="001308D7">
      <w:pPr>
        <w:ind w:firstLine="720"/>
        <w:jc w:val="both"/>
        <w:rPr>
          <w:rFonts w:ascii="Arial" w:hAnsi="Arial" w:cs="Arial"/>
        </w:rPr>
      </w:pPr>
    </w:p>
    <w:p w:rsidR="001308D7" w:rsidRPr="00A62707" w:rsidRDefault="00A630EE" w:rsidP="001308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1308D7" w:rsidRPr="00723474">
        <w:rPr>
          <w:rFonts w:ascii="Arial" w:hAnsi="Arial" w:cs="Arial"/>
        </w:rPr>
        <w:t>.1.2</w:t>
      </w:r>
      <w:r w:rsidR="001308D7">
        <w:rPr>
          <w:rFonts w:ascii="Arial" w:hAnsi="Arial" w:cs="Arial"/>
        </w:rPr>
        <w:t xml:space="preserve"> </w:t>
      </w:r>
      <w:r w:rsidR="001308D7" w:rsidRPr="00723474">
        <w:rPr>
          <w:rFonts w:ascii="Arial" w:hAnsi="Arial" w:cs="Arial"/>
          <w:u w:val="single"/>
        </w:rPr>
        <w:t>Espaçamento:</w:t>
      </w:r>
      <w:r w:rsidR="001308D7" w:rsidRPr="00A62707">
        <w:rPr>
          <w:rFonts w:ascii="Arial" w:hAnsi="Arial" w:cs="Arial"/>
        </w:rPr>
        <w:t xml:space="preserve"> o espaço entre título e sub-título deve ser de 1,5 e entre o título e o texto deve ter 2 espaços.</w:t>
      </w:r>
    </w:p>
    <w:p w:rsidR="001308D7" w:rsidRDefault="001308D7" w:rsidP="001308D7">
      <w:pPr>
        <w:jc w:val="both"/>
        <w:rPr>
          <w:rFonts w:ascii="Arial" w:hAnsi="Arial" w:cs="Arial"/>
        </w:rPr>
      </w:pPr>
    </w:p>
    <w:p w:rsidR="001308D7" w:rsidRPr="00A62707" w:rsidRDefault="00A630EE" w:rsidP="001308D7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3</w:t>
      </w:r>
      <w:r w:rsidR="001308D7" w:rsidRPr="00723474">
        <w:rPr>
          <w:rFonts w:ascii="Arial" w:hAnsi="Arial" w:cs="Arial"/>
        </w:rPr>
        <w:t>.1.3.</w:t>
      </w:r>
      <w:r w:rsidR="001308D7" w:rsidRPr="00A62707">
        <w:rPr>
          <w:rFonts w:ascii="Arial" w:hAnsi="Arial" w:cs="Arial"/>
          <w:u w:val="single"/>
        </w:rPr>
        <w:t>Paginação</w:t>
      </w:r>
    </w:p>
    <w:p w:rsidR="001308D7" w:rsidRPr="00A62707" w:rsidRDefault="001308D7" w:rsidP="001308D7">
      <w:p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 xml:space="preserve">A paginação é obrigatória a partir da Introdução. Desde a folha de rosto até à introdução as páginas </w:t>
      </w:r>
      <w:r w:rsidR="00BA680F">
        <w:rPr>
          <w:rFonts w:ascii="Arial" w:hAnsi="Arial" w:cs="Arial"/>
        </w:rPr>
        <w:t xml:space="preserve">são contadas mas não paginadas, contudo poderão ser </w:t>
      </w:r>
      <w:r w:rsidR="00BA680F">
        <w:rPr>
          <w:rFonts w:ascii="Arial" w:hAnsi="Arial" w:cs="Arial"/>
        </w:rPr>
        <w:lastRenderedPageBreak/>
        <w:t xml:space="preserve">paginadas </w:t>
      </w:r>
      <w:smartTag w:uri="urn:schemas-microsoft-com:office:smarttags" w:element="PersonName">
        <w:smartTagPr>
          <w:attr w:name="ProductID" w:val="em numera￧￣o romana. O"/>
        </w:smartTagPr>
        <w:r w:rsidR="00BA680F">
          <w:rPr>
            <w:rFonts w:ascii="Arial" w:hAnsi="Arial" w:cs="Arial"/>
          </w:rPr>
          <w:t xml:space="preserve">em numeração romana. </w:t>
        </w:r>
        <w:r w:rsidRPr="00A62707">
          <w:rPr>
            <w:rFonts w:ascii="Arial" w:hAnsi="Arial" w:cs="Arial"/>
          </w:rPr>
          <w:t>O</w:t>
        </w:r>
      </w:smartTag>
      <w:r w:rsidRPr="00A62707">
        <w:rPr>
          <w:rFonts w:ascii="Arial" w:hAnsi="Arial" w:cs="Arial"/>
        </w:rPr>
        <w:t xml:space="preserve"> número de página deve ser colocado no canto inferior direito ou centro inferior.</w:t>
      </w:r>
    </w:p>
    <w:p w:rsidR="001308D7" w:rsidRDefault="001308D7" w:rsidP="001308D7">
      <w:pPr>
        <w:ind w:left="720"/>
        <w:jc w:val="both"/>
        <w:rPr>
          <w:rFonts w:ascii="Arial" w:hAnsi="Arial" w:cs="Arial"/>
        </w:rPr>
      </w:pPr>
    </w:p>
    <w:p w:rsidR="00A630EE" w:rsidRPr="00A62707" w:rsidRDefault="00A630EE" w:rsidP="001308D7">
      <w:pPr>
        <w:ind w:left="720"/>
        <w:jc w:val="both"/>
        <w:rPr>
          <w:rFonts w:ascii="Arial" w:hAnsi="Arial" w:cs="Arial"/>
        </w:rPr>
      </w:pPr>
    </w:p>
    <w:p w:rsidR="001308D7" w:rsidRPr="00A62707" w:rsidRDefault="00A630EE" w:rsidP="001308D7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3</w:t>
      </w:r>
      <w:r w:rsidR="001308D7" w:rsidRPr="00723474">
        <w:rPr>
          <w:rFonts w:ascii="Arial" w:hAnsi="Arial" w:cs="Arial"/>
        </w:rPr>
        <w:t>.1.4.</w:t>
      </w:r>
      <w:r w:rsidR="001308D7" w:rsidRPr="00A62707">
        <w:rPr>
          <w:rFonts w:ascii="Arial" w:hAnsi="Arial" w:cs="Arial"/>
          <w:u w:val="single"/>
        </w:rPr>
        <w:t>Margens</w:t>
      </w:r>
    </w:p>
    <w:p w:rsidR="001308D7" w:rsidRPr="00A62707" w:rsidRDefault="001308D7" w:rsidP="001308D7">
      <w:p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Devem permitir a encadernação e a Leitura fácil. A margem deve apresentar a seguinte espaçamento:</w:t>
      </w:r>
    </w:p>
    <w:p w:rsidR="001308D7" w:rsidRPr="00A62707" w:rsidRDefault="001308D7" w:rsidP="001308D7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 xml:space="preserve">Margem esquerda – </w:t>
      </w:r>
      <w:smartTag w:uri="urn:schemas-microsoft-com:office:smarttags" w:element="metricconverter">
        <w:smartTagPr>
          <w:attr w:name="ProductID" w:val="3 cm"/>
        </w:smartTagPr>
        <w:r w:rsidRPr="00A62707">
          <w:rPr>
            <w:rFonts w:ascii="Arial" w:hAnsi="Arial" w:cs="Arial"/>
          </w:rPr>
          <w:t>3 cm</w:t>
        </w:r>
      </w:smartTag>
    </w:p>
    <w:p w:rsidR="001308D7" w:rsidRPr="00A62707" w:rsidRDefault="001308D7" w:rsidP="001308D7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 xml:space="preserve">Margem direita – </w:t>
      </w:r>
      <w:smartTag w:uri="urn:schemas-microsoft-com:office:smarttags" w:element="metricconverter">
        <w:smartTagPr>
          <w:attr w:name="ProductID" w:val="2 cm"/>
        </w:smartTagPr>
        <w:r w:rsidRPr="00A62707">
          <w:rPr>
            <w:rFonts w:ascii="Arial" w:hAnsi="Arial" w:cs="Arial"/>
          </w:rPr>
          <w:t>2 cm</w:t>
        </w:r>
      </w:smartTag>
    </w:p>
    <w:p w:rsidR="001308D7" w:rsidRPr="00A62707" w:rsidRDefault="001308D7" w:rsidP="001308D7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 xml:space="preserve">Margem inferior – </w:t>
      </w:r>
      <w:smartTag w:uri="urn:schemas-microsoft-com:office:smarttags" w:element="metricconverter">
        <w:smartTagPr>
          <w:attr w:name="ProductID" w:val="2 cm"/>
        </w:smartTagPr>
        <w:r w:rsidRPr="00A62707">
          <w:rPr>
            <w:rFonts w:ascii="Arial" w:hAnsi="Arial" w:cs="Arial"/>
          </w:rPr>
          <w:t>2 cm</w:t>
        </w:r>
      </w:smartTag>
    </w:p>
    <w:p w:rsidR="001308D7" w:rsidRPr="00A62707" w:rsidRDefault="001308D7" w:rsidP="001308D7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 xml:space="preserve">Margem superior </w:t>
      </w:r>
      <w:smartTag w:uri="urn:schemas-microsoft-com:office:smarttags" w:element="metricconverter">
        <w:smartTagPr>
          <w:attr w:name="ProductID" w:val="3 cm"/>
        </w:smartTagPr>
        <w:r w:rsidRPr="00A62707">
          <w:rPr>
            <w:rFonts w:ascii="Arial" w:hAnsi="Arial" w:cs="Arial"/>
          </w:rPr>
          <w:t>3 cm</w:t>
        </w:r>
      </w:smartTag>
      <w:r w:rsidRPr="00A62707">
        <w:rPr>
          <w:rFonts w:ascii="Arial" w:hAnsi="Arial" w:cs="Arial"/>
        </w:rPr>
        <w:t xml:space="preserve"> (início de capítulo) e </w:t>
      </w:r>
      <w:smartTag w:uri="urn:schemas-microsoft-com:office:smarttags" w:element="metricconverter">
        <w:smartTagPr>
          <w:attr w:name="ProductID" w:val="2 cm"/>
        </w:smartTagPr>
        <w:r w:rsidRPr="00A62707">
          <w:rPr>
            <w:rFonts w:ascii="Arial" w:hAnsi="Arial" w:cs="Arial"/>
          </w:rPr>
          <w:t>2 cm</w:t>
        </w:r>
      </w:smartTag>
      <w:r w:rsidRPr="00A62707">
        <w:rPr>
          <w:rFonts w:ascii="Arial" w:hAnsi="Arial" w:cs="Arial"/>
        </w:rPr>
        <w:t xml:space="preserve"> (se continuação de capítulo)</w:t>
      </w:r>
    </w:p>
    <w:p w:rsidR="001308D7" w:rsidRDefault="001308D7" w:rsidP="001308D7">
      <w:pPr>
        <w:ind w:left="1080"/>
        <w:jc w:val="both"/>
        <w:rPr>
          <w:rFonts w:ascii="Arial" w:hAnsi="Arial" w:cs="Arial"/>
        </w:rPr>
      </w:pPr>
    </w:p>
    <w:p w:rsidR="00A630EE" w:rsidRPr="00A62707" w:rsidRDefault="00A630EE" w:rsidP="001308D7">
      <w:pPr>
        <w:ind w:left="1080"/>
        <w:jc w:val="both"/>
        <w:rPr>
          <w:rFonts w:ascii="Arial" w:hAnsi="Arial" w:cs="Arial"/>
        </w:rPr>
      </w:pPr>
    </w:p>
    <w:p w:rsidR="001308D7" w:rsidRPr="00A62707" w:rsidRDefault="00A630EE" w:rsidP="001308D7">
      <w:pPr>
        <w:numPr>
          <w:ilvl w:val="2"/>
          <w:numId w:val="14"/>
        </w:numPr>
        <w:tabs>
          <w:tab w:val="clear" w:pos="360"/>
          <w:tab w:val="num" w:pos="0"/>
        </w:tabs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3</w:t>
      </w:r>
      <w:r w:rsidR="001308D7" w:rsidRPr="00723474">
        <w:rPr>
          <w:rFonts w:ascii="Arial" w:hAnsi="Arial" w:cs="Arial"/>
        </w:rPr>
        <w:t>.1.5.</w:t>
      </w:r>
      <w:r w:rsidR="001308D7" w:rsidRPr="00A62707">
        <w:rPr>
          <w:rFonts w:ascii="Arial" w:hAnsi="Arial" w:cs="Arial"/>
          <w:u w:val="single"/>
        </w:rPr>
        <w:t>Legendas</w:t>
      </w:r>
    </w:p>
    <w:p w:rsidR="001308D7" w:rsidRPr="00A62707" w:rsidRDefault="001308D7" w:rsidP="001308D7">
      <w:pPr>
        <w:tabs>
          <w:tab w:val="num" w:pos="0"/>
        </w:tabs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As figuras, tabelas e quadros devem ser legendados de modo uniforme, com tamanho de letra 8 e espaço simples. Deve ser referenciada a fonte</w:t>
      </w:r>
      <w:r w:rsidR="00BA680F">
        <w:rPr>
          <w:rFonts w:ascii="Arial" w:hAnsi="Arial" w:cs="Arial"/>
        </w:rPr>
        <w:t xml:space="preserve"> entre parêntesis</w:t>
      </w:r>
      <w:r w:rsidRPr="00A62707">
        <w:rPr>
          <w:rFonts w:ascii="Arial" w:hAnsi="Arial" w:cs="Arial"/>
        </w:rPr>
        <w:t xml:space="preserve"> (quando não é da autoria do autor). </w:t>
      </w:r>
    </w:p>
    <w:p w:rsidR="001308D7" w:rsidRPr="00A62707" w:rsidRDefault="001308D7" w:rsidP="001308D7">
      <w:pPr>
        <w:tabs>
          <w:tab w:val="num" w:pos="0"/>
        </w:tabs>
        <w:jc w:val="both"/>
        <w:rPr>
          <w:rFonts w:ascii="Arial" w:hAnsi="Arial" w:cs="Arial"/>
        </w:rPr>
      </w:pPr>
    </w:p>
    <w:p w:rsidR="001308D7" w:rsidRDefault="001308D7" w:rsidP="001308D7">
      <w:pPr>
        <w:tabs>
          <w:tab w:val="num" w:pos="0"/>
        </w:tabs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Notas: devem ser curtas e usam-se em rodapé ou fim de capítulo, com letra a tamanho 8.</w:t>
      </w:r>
    </w:p>
    <w:p w:rsidR="001308D7" w:rsidRDefault="001308D7" w:rsidP="001308D7">
      <w:pPr>
        <w:tabs>
          <w:tab w:val="num" w:pos="0"/>
        </w:tabs>
        <w:ind w:left="720"/>
        <w:jc w:val="both"/>
        <w:rPr>
          <w:rFonts w:ascii="Arial" w:hAnsi="Arial" w:cs="Arial"/>
        </w:rPr>
      </w:pPr>
    </w:p>
    <w:p w:rsidR="00A630EE" w:rsidRPr="00A62707" w:rsidRDefault="00A630EE" w:rsidP="001308D7">
      <w:pPr>
        <w:tabs>
          <w:tab w:val="num" w:pos="0"/>
        </w:tabs>
        <w:ind w:left="720"/>
        <w:jc w:val="both"/>
        <w:rPr>
          <w:rFonts w:ascii="Arial" w:hAnsi="Arial" w:cs="Arial"/>
        </w:rPr>
      </w:pPr>
    </w:p>
    <w:p w:rsidR="001308D7" w:rsidRPr="00A62707" w:rsidRDefault="00A630EE" w:rsidP="001308D7">
      <w:pPr>
        <w:numPr>
          <w:ilvl w:val="2"/>
          <w:numId w:val="14"/>
        </w:numPr>
        <w:tabs>
          <w:tab w:val="clear" w:pos="360"/>
          <w:tab w:val="num" w:pos="0"/>
        </w:tabs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3</w:t>
      </w:r>
      <w:r w:rsidR="001308D7" w:rsidRPr="00723474">
        <w:rPr>
          <w:rFonts w:ascii="Arial" w:hAnsi="Arial" w:cs="Arial"/>
        </w:rPr>
        <w:t>.1.6.</w:t>
      </w:r>
      <w:r w:rsidR="001308D7" w:rsidRPr="00A62707">
        <w:rPr>
          <w:rFonts w:ascii="Arial" w:hAnsi="Arial" w:cs="Arial"/>
          <w:u w:val="single"/>
        </w:rPr>
        <w:t>Referências e Citações</w:t>
      </w:r>
    </w:p>
    <w:p w:rsidR="001308D7" w:rsidRPr="000C79A9" w:rsidRDefault="001308D7" w:rsidP="001308D7">
      <w:pPr>
        <w:tabs>
          <w:tab w:val="num" w:pos="0"/>
        </w:tabs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Quando há uma fiel tradução das palavras do auto</w:t>
      </w:r>
      <w:r>
        <w:rPr>
          <w:rFonts w:ascii="Arial" w:hAnsi="Arial" w:cs="Arial"/>
        </w:rPr>
        <w:t>r, que é de importância signific</w:t>
      </w:r>
      <w:r w:rsidRPr="00A62707">
        <w:rPr>
          <w:rFonts w:ascii="Arial" w:hAnsi="Arial" w:cs="Arial"/>
        </w:rPr>
        <w:t xml:space="preserve">ativa, devem ser colocadas entre aspas e </w:t>
      </w:r>
      <w:smartTag w:uri="urn:schemas-microsoft-com:office:smarttags" w:element="PersonName">
        <w:smartTagPr>
          <w:attr w:name="ProductID" w:val="em letra it￡lico. O"/>
        </w:smartTagPr>
        <w:r w:rsidRPr="00A62707">
          <w:rPr>
            <w:rFonts w:ascii="Arial" w:hAnsi="Arial" w:cs="Arial"/>
          </w:rPr>
          <w:t xml:space="preserve">em letra itálico. </w:t>
        </w:r>
        <w:r>
          <w:rPr>
            <w:rFonts w:ascii="Arial" w:hAnsi="Arial" w:cs="Arial"/>
          </w:rPr>
          <w:t>O</w:t>
        </w:r>
      </w:smartTag>
      <w:r>
        <w:rPr>
          <w:rFonts w:ascii="Arial" w:hAnsi="Arial" w:cs="Arial"/>
        </w:rPr>
        <w:t xml:space="preserve"> apelido do Autor ou nome significativo em maiúsculas seguindo entre </w:t>
      </w:r>
      <w:r w:rsidR="00626E31">
        <w:rPr>
          <w:rFonts w:ascii="Arial" w:hAnsi="Arial" w:cs="Arial"/>
        </w:rPr>
        <w:t>parêntesis</w:t>
      </w:r>
      <w:r>
        <w:rPr>
          <w:rFonts w:ascii="Arial" w:hAnsi="Arial" w:cs="Arial"/>
        </w:rPr>
        <w:t xml:space="preserve"> o ano da obra/citação e a página após “dois pontos”.</w:t>
      </w:r>
    </w:p>
    <w:p w:rsidR="001308D7" w:rsidRPr="00A62707" w:rsidRDefault="00BA1E7D" w:rsidP="001308D7">
      <w:pPr>
        <w:tabs>
          <w:tab w:val="num" w:pos="0"/>
        </w:tabs>
        <w:jc w:val="both"/>
        <w:rPr>
          <w:rFonts w:ascii="Arial" w:hAnsi="Arial" w:cs="Arial"/>
        </w:rPr>
      </w:pPr>
      <w:r w:rsidRPr="00BA1E7D">
        <w:rPr>
          <w:rFonts w:ascii="Arial" w:hAnsi="Arial" w:cs="Arial"/>
          <w:noProof/>
        </w:rPr>
        <w:pict>
          <v:line id="Line 11" o:spid="_x0000_s1026" style="position:absolute;left:0;text-align:left;z-index:251658752;visibility:visible" from="158.25pt,14.3pt" to="170.7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">
            <v:stroke endarrow="block"/>
          </v:line>
        </w:pict>
      </w:r>
      <w:r w:rsidRPr="00BA1E7D">
        <w:rPr>
          <w:rFonts w:ascii="Arial" w:hAnsi="Arial" w:cs="Arial"/>
          <w:noProof/>
        </w:rPr>
        <w:pict>
          <v:line id="Line 10" o:spid="_x0000_s1027" style="position:absolute;left:0;text-align:left;flip:x;z-index:251657728;visibility:visible" from="113.25pt,14.3pt" to="131.2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">
            <v:stroke endarrow="block"/>
          </v:line>
        </w:pict>
      </w:r>
      <w:r w:rsidR="001308D7" w:rsidRPr="000C79A9">
        <w:rPr>
          <w:rFonts w:ascii="Arial" w:hAnsi="Arial" w:cs="Arial"/>
        </w:rPr>
        <w:t>Exemplo: GUEDES (1998:15)</w:t>
      </w:r>
      <w:r w:rsidR="001308D7" w:rsidRPr="00A62707">
        <w:rPr>
          <w:rFonts w:ascii="Arial" w:hAnsi="Arial" w:cs="Arial"/>
        </w:rPr>
        <w:t xml:space="preserve"> </w:t>
      </w:r>
      <w:r w:rsidR="001308D7" w:rsidRPr="000C79A9">
        <w:rPr>
          <w:rFonts w:ascii="Arial" w:hAnsi="Arial" w:cs="Arial"/>
          <w:i/>
        </w:rPr>
        <w:t>“Os trabalhos devem reflectir a personalidade do autor.</w:t>
      </w:r>
      <w:r w:rsidR="001308D7" w:rsidRPr="00A62707">
        <w:rPr>
          <w:rFonts w:ascii="Arial" w:hAnsi="Arial" w:cs="Arial"/>
        </w:rPr>
        <w:t>”</w:t>
      </w:r>
    </w:p>
    <w:p w:rsidR="001308D7" w:rsidRPr="00A62707" w:rsidRDefault="001308D7" w:rsidP="001308D7">
      <w:pPr>
        <w:tabs>
          <w:tab w:val="num" w:pos="0"/>
        </w:tabs>
        <w:jc w:val="both"/>
        <w:rPr>
          <w:rFonts w:ascii="Arial" w:hAnsi="Arial" w:cs="Arial"/>
          <w:sz w:val="18"/>
          <w:szCs w:val="18"/>
        </w:rPr>
      </w:pPr>
      <w:r w:rsidRPr="00A62707">
        <w:rPr>
          <w:rFonts w:ascii="Arial" w:hAnsi="Arial" w:cs="Arial"/>
        </w:rPr>
        <w:t xml:space="preserve">                </w:t>
      </w:r>
      <w:r w:rsidRPr="00A62707">
        <w:rPr>
          <w:rFonts w:ascii="Arial" w:hAnsi="Arial" w:cs="Arial"/>
          <w:sz w:val="18"/>
          <w:szCs w:val="18"/>
        </w:rPr>
        <w:t>Ano da obra referenciada   N.º de página</w:t>
      </w:r>
    </w:p>
    <w:p w:rsidR="001308D7" w:rsidRPr="00A62707" w:rsidRDefault="001308D7" w:rsidP="001308D7">
      <w:pPr>
        <w:tabs>
          <w:tab w:val="num" w:pos="0"/>
        </w:tabs>
        <w:jc w:val="both"/>
        <w:rPr>
          <w:rFonts w:ascii="Arial" w:hAnsi="Arial" w:cs="Arial"/>
        </w:rPr>
      </w:pPr>
    </w:p>
    <w:p w:rsidR="001308D7" w:rsidRPr="00A62707" w:rsidRDefault="001308D7" w:rsidP="001308D7">
      <w:pPr>
        <w:tabs>
          <w:tab w:val="num" w:pos="0"/>
        </w:tabs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As citações maiores que quatro linhas devem ser colocadas em evidência relativamente ao texto, recorrendo a margens maiore</w:t>
      </w:r>
      <w:r w:rsidR="00BA680F">
        <w:rPr>
          <w:rFonts w:ascii="Arial" w:hAnsi="Arial" w:cs="Arial"/>
        </w:rPr>
        <w:t>s e espaçamento inferior a 1,5</w:t>
      </w:r>
      <w:r w:rsidRPr="00A62707">
        <w:rPr>
          <w:rFonts w:ascii="Arial" w:hAnsi="Arial" w:cs="Arial"/>
        </w:rPr>
        <w:t>.</w:t>
      </w:r>
    </w:p>
    <w:p w:rsidR="001308D7" w:rsidRDefault="001308D7" w:rsidP="001308D7">
      <w:pPr>
        <w:ind w:left="720"/>
        <w:jc w:val="both"/>
        <w:rPr>
          <w:rFonts w:ascii="Arial" w:hAnsi="Arial" w:cs="Arial"/>
        </w:rPr>
      </w:pPr>
    </w:p>
    <w:p w:rsidR="001308D7" w:rsidRPr="00A62707" w:rsidRDefault="001308D7" w:rsidP="001308D7">
      <w:pPr>
        <w:ind w:left="720"/>
        <w:jc w:val="both"/>
        <w:rPr>
          <w:rFonts w:ascii="Arial" w:hAnsi="Arial" w:cs="Arial"/>
        </w:rPr>
      </w:pPr>
    </w:p>
    <w:p w:rsidR="001308D7" w:rsidRPr="00A62707" w:rsidRDefault="001308D7" w:rsidP="001308D7">
      <w:p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As citações quando há reprodução de ideias mas escritas por outras palavras devem ser feitas da seguinte forma:</w:t>
      </w:r>
    </w:p>
    <w:p w:rsidR="001308D7" w:rsidRPr="00A62707" w:rsidRDefault="001308D7" w:rsidP="001308D7">
      <w:pPr>
        <w:jc w:val="both"/>
        <w:rPr>
          <w:rFonts w:ascii="Arial" w:hAnsi="Arial" w:cs="Arial"/>
        </w:rPr>
      </w:pPr>
    </w:p>
    <w:p w:rsidR="001308D7" w:rsidRDefault="001308D7" w:rsidP="001308D7">
      <w:p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 xml:space="preserve">Exemplo; </w:t>
      </w:r>
      <w:r w:rsidR="00BA680F">
        <w:rPr>
          <w:rFonts w:ascii="Arial" w:hAnsi="Arial" w:cs="Arial"/>
        </w:rPr>
        <w:t xml:space="preserve">A </w:t>
      </w:r>
      <w:r w:rsidRPr="00A62707">
        <w:rPr>
          <w:rFonts w:ascii="Arial" w:hAnsi="Arial" w:cs="Arial"/>
        </w:rPr>
        <w:t>OMS (2005) refere que a Medicina Complementar deve ser integrada nos Sistemas Nacionais de Saúde de cada país.</w:t>
      </w:r>
    </w:p>
    <w:p w:rsidR="00AC7792" w:rsidRDefault="00AC7792" w:rsidP="001308D7">
      <w:pPr>
        <w:jc w:val="both"/>
        <w:rPr>
          <w:rFonts w:ascii="Arial" w:hAnsi="Arial" w:cs="Arial"/>
        </w:rPr>
      </w:pPr>
    </w:p>
    <w:p w:rsidR="001308D7" w:rsidRPr="00A62707" w:rsidRDefault="00A630EE" w:rsidP="001308D7">
      <w:pPr>
        <w:numPr>
          <w:ilvl w:val="2"/>
          <w:numId w:val="14"/>
        </w:numPr>
        <w:tabs>
          <w:tab w:val="clear" w:pos="360"/>
          <w:tab w:val="num" w:pos="0"/>
        </w:tabs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3</w:t>
      </w:r>
      <w:r w:rsidR="001308D7" w:rsidRPr="00723474">
        <w:rPr>
          <w:rFonts w:ascii="Arial" w:hAnsi="Arial" w:cs="Arial"/>
        </w:rPr>
        <w:t>.1.7.</w:t>
      </w:r>
      <w:r w:rsidR="001308D7">
        <w:rPr>
          <w:rFonts w:ascii="Arial" w:hAnsi="Arial" w:cs="Arial"/>
          <w:u w:val="single"/>
        </w:rPr>
        <w:t xml:space="preserve"> </w:t>
      </w:r>
      <w:r w:rsidR="001308D7" w:rsidRPr="00A62707">
        <w:rPr>
          <w:rFonts w:ascii="Arial" w:hAnsi="Arial" w:cs="Arial"/>
          <w:u w:val="single"/>
        </w:rPr>
        <w:t>Referências bibliográficas</w:t>
      </w:r>
    </w:p>
    <w:p w:rsidR="00AC7792" w:rsidRPr="00A62707" w:rsidRDefault="001308D7" w:rsidP="001308D7">
      <w:p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A lista de referências bibliográficas deve ser apresentada por ordem alfabética do apelido do autor.</w:t>
      </w:r>
    </w:p>
    <w:p w:rsidR="00AC7792" w:rsidRPr="00A62707" w:rsidRDefault="00A630EE" w:rsidP="00AC77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</w:t>
      </w:r>
      <w:r w:rsidR="00AC7792">
        <w:rPr>
          <w:rFonts w:ascii="Arial" w:hAnsi="Arial" w:cs="Arial"/>
        </w:rPr>
        <w:t xml:space="preserve">.1.7.1 </w:t>
      </w:r>
      <w:r w:rsidR="00AC7792" w:rsidRPr="002B0560">
        <w:rPr>
          <w:rFonts w:ascii="Arial" w:hAnsi="Arial" w:cs="Arial"/>
        </w:rPr>
        <w:t xml:space="preserve">Se </w:t>
      </w:r>
      <w:r w:rsidR="00AC7792">
        <w:rPr>
          <w:rFonts w:ascii="Arial" w:hAnsi="Arial" w:cs="Arial"/>
        </w:rPr>
        <w:t>for livro</w:t>
      </w:r>
      <w:r w:rsidR="00AC7792" w:rsidRPr="002B0560">
        <w:rPr>
          <w:rFonts w:ascii="Arial" w:hAnsi="Arial" w:cs="Arial"/>
        </w:rPr>
        <w:t>:</w:t>
      </w:r>
      <w:r w:rsidR="00AC7792" w:rsidRPr="00A62707">
        <w:rPr>
          <w:rFonts w:ascii="Arial" w:hAnsi="Arial" w:cs="Arial"/>
        </w:rPr>
        <w:t xml:space="preserve"> o(s</w:t>
      </w:r>
      <w:r w:rsidR="00AC7792">
        <w:rPr>
          <w:rFonts w:ascii="Arial" w:hAnsi="Arial" w:cs="Arial"/>
        </w:rPr>
        <w:t>) nome(s) do(s) autor(es), começando pelo apelido em maiúsculas,</w:t>
      </w:r>
      <w:r w:rsidR="00AC7792" w:rsidRPr="00A62707">
        <w:rPr>
          <w:rFonts w:ascii="Arial" w:hAnsi="Arial" w:cs="Arial"/>
        </w:rPr>
        <w:t xml:space="preserve"> título do livro/obra</w:t>
      </w:r>
      <w:r w:rsidR="00AC7792">
        <w:rPr>
          <w:rFonts w:ascii="Arial" w:hAnsi="Arial" w:cs="Arial"/>
        </w:rPr>
        <w:t xml:space="preserve"> em itálico</w:t>
      </w:r>
      <w:r w:rsidR="00AC7792" w:rsidRPr="00A62707">
        <w:rPr>
          <w:rFonts w:ascii="Arial" w:hAnsi="Arial" w:cs="Arial"/>
        </w:rPr>
        <w:t>, a</w:t>
      </w:r>
      <w:r w:rsidR="00AC7792">
        <w:rPr>
          <w:rFonts w:ascii="Arial" w:hAnsi="Arial" w:cs="Arial"/>
        </w:rPr>
        <w:t xml:space="preserve"> edição e a editora, o local da edição, ano da edição e ISBN, por esta ordem.</w:t>
      </w:r>
    </w:p>
    <w:p w:rsidR="00AC7792" w:rsidRDefault="00AC7792" w:rsidP="001308D7">
      <w:pPr>
        <w:jc w:val="both"/>
        <w:rPr>
          <w:rFonts w:ascii="Arial" w:hAnsi="Arial" w:cs="Arial"/>
        </w:rPr>
      </w:pPr>
    </w:p>
    <w:p w:rsidR="00AC7792" w:rsidRDefault="00AC7792" w:rsidP="00AC77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Exemplo</w:t>
      </w:r>
      <w:r w:rsidRPr="00A62707">
        <w:rPr>
          <w:rFonts w:ascii="Arial" w:hAnsi="Arial" w:cs="Arial"/>
        </w:rPr>
        <w:t>:</w:t>
      </w:r>
    </w:p>
    <w:p w:rsidR="00AC7792" w:rsidRDefault="00AC7792" w:rsidP="00AC7792">
      <w:p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 xml:space="preserve">ANTUNES, João Manuel – </w:t>
      </w:r>
      <w:r w:rsidRPr="00A62707">
        <w:rPr>
          <w:rFonts w:ascii="Arial" w:hAnsi="Arial" w:cs="Arial"/>
          <w:i/>
        </w:rPr>
        <w:t xml:space="preserve">Comunicar é essencial. </w:t>
      </w:r>
      <w:r>
        <w:rPr>
          <w:rFonts w:ascii="Arial" w:hAnsi="Arial" w:cs="Arial"/>
        </w:rPr>
        <w:t>1ª E</w:t>
      </w:r>
      <w:r w:rsidRPr="00A62707">
        <w:rPr>
          <w:rFonts w:ascii="Arial" w:hAnsi="Arial" w:cs="Arial"/>
        </w:rPr>
        <w:t xml:space="preserve">dição. Plátano </w:t>
      </w:r>
      <w:r>
        <w:rPr>
          <w:rFonts w:ascii="Arial" w:hAnsi="Arial" w:cs="Arial"/>
        </w:rPr>
        <w:t>Editora, Lisboa, ISBN 972-711</w:t>
      </w:r>
      <w:r w:rsidRPr="00A62707">
        <w:rPr>
          <w:rFonts w:ascii="Arial" w:hAnsi="Arial" w:cs="Arial"/>
        </w:rPr>
        <w:t>-803-5</w:t>
      </w:r>
    </w:p>
    <w:p w:rsidR="00AC7792" w:rsidRDefault="00AC7792" w:rsidP="001308D7">
      <w:pPr>
        <w:jc w:val="both"/>
        <w:rPr>
          <w:rFonts w:ascii="Arial" w:hAnsi="Arial" w:cs="Arial"/>
        </w:rPr>
      </w:pPr>
    </w:p>
    <w:p w:rsidR="00A630EE" w:rsidRDefault="00A630EE" w:rsidP="001308D7">
      <w:pPr>
        <w:jc w:val="both"/>
        <w:rPr>
          <w:rFonts w:ascii="Arial" w:hAnsi="Arial" w:cs="Arial"/>
        </w:rPr>
      </w:pPr>
    </w:p>
    <w:p w:rsidR="001308D7" w:rsidRPr="00A62707" w:rsidRDefault="00A630EE" w:rsidP="001308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AC7792">
        <w:rPr>
          <w:rFonts w:ascii="Arial" w:hAnsi="Arial" w:cs="Arial"/>
        </w:rPr>
        <w:t>.1.7.2</w:t>
      </w:r>
      <w:r w:rsidR="001308D7">
        <w:rPr>
          <w:rFonts w:ascii="Arial" w:hAnsi="Arial" w:cs="Arial"/>
        </w:rPr>
        <w:t xml:space="preserve"> </w:t>
      </w:r>
      <w:r w:rsidR="001308D7" w:rsidRPr="002B0560">
        <w:rPr>
          <w:rFonts w:ascii="Arial" w:hAnsi="Arial" w:cs="Arial"/>
        </w:rPr>
        <w:t>Se artigo de revista:</w:t>
      </w:r>
      <w:r w:rsidR="001308D7" w:rsidRPr="00A62707">
        <w:rPr>
          <w:rFonts w:ascii="Arial" w:hAnsi="Arial" w:cs="Arial"/>
        </w:rPr>
        <w:t xml:space="preserve"> o nome do autor, o título do artigo, o nome da revista, o volume, o número, o ano e as páginas.</w:t>
      </w:r>
    </w:p>
    <w:p w:rsidR="00AC7792" w:rsidRDefault="00AC7792" w:rsidP="001308D7">
      <w:pPr>
        <w:jc w:val="both"/>
        <w:rPr>
          <w:rFonts w:ascii="Arial" w:hAnsi="Arial" w:cs="Arial"/>
        </w:rPr>
      </w:pPr>
    </w:p>
    <w:p w:rsidR="00AC7792" w:rsidRDefault="00AC7792" w:rsidP="001308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Exemplo:</w:t>
      </w:r>
    </w:p>
    <w:p w:rsidR="00AC7792" w:rsidRPr="00AC7792" w:rsidRDefault="00AC7792" w:rsidP="001308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ANTUNES, João Manuel – </w:t>
      </w:r>
      <w:r>
        <w:rPr>
          <w:rFonts w:ascii="Arial" w:hAnsi="Arial" w:cs="Arial"/>
          <w:i/>
        </w:rPr>
        <w:t>Comunicar é essencial</w:t>
      </w:r>
      <w:r>
        <w:rPr>
          <w:rFonts w:ascii="Arial" w:hAnsi="Arial" w:cs="Arial"/>
        </w:rPr>
        <w:t>, Revista Comunicar, Vol. 1, Nº 34, 2009, pág. 27-32</w:t>
      </w:r>
    </w:p>
    <w:p w:rsidR="001308D7" w:rsidRDefault="001308D7" w:rsidP="001308D7">
      <w:pPr>
        <w:jc w:val="both"/>
        <w:rPr>
          <w:rFonts w:ascii="Arial" w:hAnsi="Arial" w:cs="Arial"/>
        </w:rPr>
      </w:pPr>
    </w:p>
    <w:p w:rsidR="00A630EE" w:rsidRPr="00A62707" w:rsidRDefault="00A630EE" w:rsidP="001308D7">
      <w:pPr>
        <w:jc w:val="both"/>
        <w:rPr>
          <w:rFonts w:ascii="Arial" w:hAnsi="Arial" w:cs="Arial"/>
        </w:rPr>
      </w:pPr>
    </w:p>
    <w:p w:rsidR="001308D7" w:rsidRPr="00A62707" w:rsidRDefault="00A630EE" w:rsidP="001308D7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3</w:t>
      </w:r>
      <w:r w:rsidR="001308D7" w:rsidRPr="00723474">
        <w:rPr>
          <w:rFonts w:ascii="Arial" w:hAnsi="Arial" w:cs="Arial"/>
        </w:rPr>
        <w:t>.1.7.</w:t>
      </w:r>
      <w:r w:rsidR="00AC7792">
        <w:rPr>
          <w:rFonts w:ascii="Arial" w:hAnsi="Arial" w:cs="Arial"/>
        </w:rPr>
        <w:t>3</w:t>
      </w:r>
      <w:r w:rsidR="002B0560">
        <w:rPr>
          <w:rFonts w:ascii="Arial" w:hAnsi="Arial" w:cs="Arial"/>
        </w:rPr>
        <w:t xml:space="preserve"> - </w:t>
      </w:r>
      <w:smartTag w:uri="urn:schemas-microsoft-com:office:smarttags" w:element="PersonName">
        <w:smartTagPr>
          <w:attr w:name="ProductID" w:val="Em caso de Congressos"/>
        </w:smartTagPr>
        <w:r w:rsidR="001308D7" w:rsidRPr="002B0560">
          <w:rPr>
            <w:rFonts w:ascii="Arial" w:hAnsi="Arial" w:cs="Arial"/>
          </w:rPr>
          <w:t>Em caso de Congressos</w:t>
        </w:r>
      </w:smartTag>
      <w:r w:rsidR="001308D7" w:rsidRPr="002B0560">
        <w:rPr>
          <w:rFonts w:ascii="Arial" w:hAnsi="Arial" w:cs="Arial"/>
        </w:rPr>
        <w:t>, Simpósios ou Jornadas</w:t>
      </w:r>
    </w:p>
    <w:p w:rsidR="001308D7" w:rsidRPr="00A62707" w:rsidRDefault="001308D7" w:rsidP="001308D7">
      <w:pPr>
        <w:jc w:val="both"/>
        <w:rPr>
          <w:rFonts w:ascii="Arial" w:hAnsi="Arial" w:cs="Arial"/>
        </w:rPr>
      </w:pPr>
    </w:p>
    <w:p w:rsidR="001308D7" w:rsidRDefault="001308D7" w:rsidP="001308D7">
      <w:p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NOME, número</w:t>
      </w:r>
      <w:r w:rsidR="00AC7792">
        <w:rPr>
          <w:rFonts w:ascii="Arial" w:hAnsi="Arial" w:cs="Arial"/>
        </w:rPr>
        <w:t xml:space="preserve"> ordinal</w:t>
      </w:r>
      <w:r w:rsidRPr="00A62707">
        <w:rPr>
          <w:rFonts w:ascii="Arial" w:hAnsi="Arial" w:cs="Arial"/>
        </w:rPr>
        <w:t>, local de realização e data</w:t>
      </w:r>
    </w:p>
    <w:p w:rsidR="00AC7792" w:rsidRDefault="00AC7792" w:rsidP="001308D7">
      <w:pPr>
        <w:jc w:val="both"/>
        <w:rPr>
          <w:rFonts w:ascii="Arial" w:hAnsi="Arial" w:cs="Arial"/>
        </w:rPr>
      </w:pPr>
    </w:p>
    <w:p w:rsidR="00AC7792" w:rsidRDefault="00AC7792" w:rsidP="00AC77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Exemplo:</w:t>
      </w:r>
    </w:p>
    <w:p w:rsidR="00AC7792" w:rsidRPr="00AC7792" w:rsidRDefault="00AC7792" w:rsidP="00AC77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Congresso de Medicina Complementar, 1º,  Lisboa, 2009</w:t>
      </w:r>
    </w:p>
    <w:p w:rsidR="00AC7792" w:rsidRPr="00A62707" w:rsidRDefault="00AC7792" w:rsidP="001308D7">
      <w:pPr>
        <w:jc w:val="both"/>
        <w:rPr>
          <w:rFonts w:ascii="Arial" w:hAnsi="Arial" w:cs="Arial"/>
        </w:rPr>
      </w:pPr>
    </w:p>
    <w:p w:rsidR="001308D7" w:rsidRPr="00A62707" w:rsidRDefault="001308D7" w:rsidP="001308D7">
      <w:pPr>
        <w:jc w:val="both"/>
        <w:rPr>
          <w:rFonts w:ascii="Arial" w:hAnsi="Arial" w:cs="Arial"/>
        </w:rPr>
      </w:pPr>
    </w:p>
    <w:p w:rsidR="001308D7" w:rsidRPr="00723474" w:rsidRDefault="00A630EE" w:rsidP="001308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AC7792">
        <w:rPr>
          <w:rFonts w:ascii="Arial" w:hAnsi="Arial" w:cs="Arial"/>
        </w:rPr>
        <w:t>.1.7.4</w:t>
      </w:r>
      <w:r w:rsidR="001308D7" w:rsidRPr="00723474">
        <w:rPr>
          <w:rFonts w:ascii="Arial" w:hAnsi="Arial" w:cs="Arial"/>
        </w:rPr>
        <w:t xml:space="preserve"> </w:t>
      </w:r>
      <w:r w:rsidR="001308D7" w:rsidRPr="002B0560">
        <w:rPr>
          <w:rFonts w:ascii="Arial" w:hAnsi="Arial" w:cs="Arial"/>
        </w:rPr>
        <w:t>Teses e dissertações</w:t>
      </w:r>
    </w:p>
    <w:p w:rsidR="001308D7" w:rsidRPr="00A62707" w:rsidRDefault="001308D7" w:rsidP="001308D7">
      <w:pPr>
        <w:jc w:val="both"/>
        <w:rPr>
          <w:rFonts w:ascii="Arial" w:hAnsi="Arial" w:cs="Arial"/>
        </w:rPr>
      </w:pPr>
    </w:p>
    <w:p w:rsidR="001308D7" w:rsidRDefault="001308D7" w:rsidP="001308D7">
      <w:pPr>
        <w:jc w:val="both"/>
        <w:rPr>
          <w:rFonts w:ascii="Arial" w:hAnsi="Arial" w:cs="Arial"/>
        </w:rPr>
      </w:pPr>
      <w:r w:rsidRPr="00A62707">
        <w:rPr>
          <w:rFonts w:ascii="Arial" w:hAnsi="Arial" w:cs="Arial"/>
        </w:rPr>
        <w:t>Apelido, primeiro(s) nome(s) –</w:t>
      </w:r>
      <w:r>
        <w:rPr>
          <w:rFonts w:ascii="Arial" w:hAnsi="Arial" w:cs="Arial"/>
        </w:rPr>
        <w:t xml:space="preserve"> Título</w:t>
      </w:r>
      <w:r w:rsidRPr="00A62707">
        <w:rPr>
          <w:rFonts w:ascii="Arial" w:hAnsi="Arial" w:cs="Arial"/>
        </w:rPr>
        <w:t>: Complemento do título – local da publica</w:t>
      </w:r>
      <w:r w:rsidR="00AC7792">
        <w:rPr>
          <w:rFonts w:ascii="Arial" w:hAnsi="Arial" w:cs="Arial"/>
        </w:rPr>
        <w:t>ção; Editor, ano de publicação, descrição física (volume, tomo, etc) e n</w:t>
      </w:r>
      <w:r w:rsidRPr="00A62707">
        <w:rPr>
          <w:rFonts w:ascii="Arial" w:hAnsi="Arial" w:cs="Arial"/>
        </w:rPr>
        <w:t>otas suplemen</w:t>
      </w:r>
      <w:r w:rsidR="00AC7792">
        <w:rPr>
          <w:rFonts w:ascii="Arial" w:hAnsi="Arial" w:cs="Arial"/>
        </w:rPr>
        <w:t>tares</w:t>
      </w:r>
    </w:p>
    <w:p w:rsidR="002B0560" w:rsidRDefault="002B0560" w:rsidP="001308D7">
      <w:pPr>
        <w:jc w:val="both"/>
        <w:rPr>
          <w:rFonts w:ascii="Arial" w:hAnsi="Arial" w:cs="Arial"/>
        </w:rPr>
      </w:pPr>
    </w:p>
    <w:p w:rsidR="002B0560" w:rsidRPr="002B0560" w:rsidRDefault="002B0560" w:rsidP="001308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Exemplo: FERREIRA, João – </w:t>
      </w:r>
      <w:r>
        <w:rPr>
          <w:rFonts w:ascii="Arial" w:hAnsi="Arial" w:cs="Arial"/>
          <w:i/>
        </w:rPr>
        <w:t xml:space="preserve">A História da Medicina Complementar – </w:t>
      </w:r>
      <w:r>
        <w:rPr>
          <w:rFonts w:ascii="Arial" w:hAnsi="Arial" w:cs="Arial"/>
        </w:rPr>
        <w:t>Lisboa, Edições Técnicas, 2005 – 1º Volume; Tese de Mestrado</w:t>
      </w:r>
    </w:p>
    <w:p w:rsidR="001308D7" w:rsidRPr="00A62707" w:rsidRDefault="001308D7" w:rsidP="001308D7">
      <w:pPr>
        <w:jc w:val="both"/>
        <w:rPr>
          <w:rFonts w:ascii="Arial" w:hAnsi="Arial" w:cs="Arial"/>
        </w:rPr>
      </w:pPr>
    </w:p>
    <w:p w:rsidR="00A630EE" w:rsidRDefault="00A630EE" w:rsidP="001308D7">
      <w:pPr>
        <w:jc w:val="both"/>
        <w:rPr>
          <w:rFonts w:ascii="Arial" w:hAnsi="Arial" w:cs="Arial"/>
        </w:rPr>
      </w:pPr>
    </w:p>
    <w:p w:rsidR="001308D7" w:rsidRPr="002B0560" w:rsidRDefault="00A630EE" w:rsidP="001308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AC7792">
        <w:rPr>
          <w:rFonts w:ascii="Arial" w:hAnsi="Arial" w:cs="Arial"/>
        </w:rPr>
        <w:t>.1.7.5</w:t>
      </w:r>
      <w:r w:rsidR="001308D7" w:rsidRPr="00FA2FE1">
        <w:rPr>
          <w:rFonts w:ascii="Arial" w:hAnsi="Arial" w:cs="Arial"/>
        </w:rPr>
        <w:t xml:space="preserve"> </w:t>
      </w:r>
      <w:r w:rsidR="001308D7" w:rsidRPr="002B0560">
        <w:rPr>
          <w:rFonts w:ascii="Arial" w:hAnsi="Arial" w:cs="Arial"/>
        </w:rPr>
        <w:t>Artigos em documentos electrónicos</w:t>
      </w:r>
    </w:p>
    <w:p w:rsidR="001308D7" w:rsidRPr="00A62707" w:rsidRDefault="001308D7" w:rsidP="001308D7">
      <w:pPr>
        <w:jc w:val="both"/>
        <w:rPr>
          <w:rFonts w:ascii="Arial" w:hAnsi="Arial" w:cs="Arial"/>
        </w:rPr>
      </w:pPr>
    </w:p>
    <w:p w:rsidR="001308D7" w:rsidRPr="00A62707" w:rsidRDefault="00AC7792" w:rsidP="001308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Apelido, primeiro(s) nome(s),</w:t>
      </w:r>
      <w:r w:rsidR="001308D7" w:rsidRPr="00A62707">
        <w:rPr>
          <w:rFonts w:ascii="Arial" w:hAnsi="Arial" w:cs="Arial"/>
        </w:rPr>
        <w:t xml:space="preserve"> Título, tipo de suporte (site + data de acesso</w:t>
      </w:r>
      <w:r w:rsidR="001308D7">
        <w:rPr>
          <w:rFonts w:ascii="Arial" w:hAnsi="Arial" w:cs="Arial"/>
        </w:rPr>
        <w:t>)</w:t>
      </w:r>
      <w:r w:rsidR="001308D7" w:rsidRPr="00A62707">
        <w:rPr>
          <w:rFonts w:ascii="Arial" w:hAnsi="Arial" w:cs="Arial"/>
        </w:rPr>
        <w:t>; se artigo cientifico referen</w:t>
      </w:r>
      <w:r w:rsidR="002B0560">
        <w:rPr>
          <w:rFonts w:ascii="Arial" w:hAnsi="Arial" w:cs="Arial"/>
        </w:rPr>
        <w:t>ciar ainda o ano de publicação</w:t>
      </w:r>
    </w:p>
    <w:p w:rsidR="001308D7" w:rsidRPr="00A62707" w:rsidRDefault="001308D7" w:rsidP="001308D7">
      <w:pPr>
        <w:jc w:val="both"/>
        <w:rPr>
          <w:rFonts w:ascii="Arial" w:hAnsi="Arial" w:cs="Arial"/>
        </w:rPr>
      </w:pPr>
    </w:p>
    <w:p w:rsidR="001308D7" w:rsidRPr="00CD2F51" w:rsidRDefault="001308D7" w:rsidP="00A630EE">
      <w:pPr>
        <w:jc w:val="both"/>
        <w:rPr>
          <w:rFonts w:ascii="Arial Narrow" w:hAnsi="Arial Narrow" w:cs="Arial"/>
          <w:b/>
          <w:sz w:val="28"/>
          <w:szCs w:val="28"/>
        </w:rPr>
      </w:pPr>
      <w:r w:rsidRPr="00A62707">
        <w:rPr>
          <w:rFonts w:ascii="Arial" w:hAnsi="Arial" w:cs="Arial"/>
        </w:rPr>
        <w:t xml:space="preserve">Exemplo: MATIAS, António – As mulheres e a política – em </w:t>
      </w:r>
      <w:hyperlink r:id="rId9" w:history="1">
        <w:r w:rsidRPr="00A62707">
          <w:rPr>
            <w:rStyle w:val="Hiperligao"/>
            <w:rFonts w:ascii="Arial" w:hAnsi="Arial" w:cs="Arial"/>
          </w:rPr>
          <w:t>www.politica21.pt</w:t>
        </w:r>
      </w:hyperlink>
      <w:r w:rsidRPr="00A62707">
        <w:rPr>
          <w:rFonts w:ascii="Arial" w:hAnsi="Arial" w:cs="Arial"/>
        </w:rPr>
        <w:t xml:space="preserve"> em 2009/02/01</w:t>
      </w:r>
      <w:r w:rsidR="00AC7792">
        <w:rPr>
          <w:rFonts w:ascii="Arial" w:hAnsi="Arial" w:cs="Arial"/>
        </w:rPr>
        <w:t>, publicado em 2008</w:t>
      </w:r>
    </w:p>
    <w:sectPr w:rsidR="001308D7" w:rsidRPr="00CD2F51" w:rsidSect="003C5F2C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2517" w:right="1701" w:bottom="1618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B8D" w:rsidRDefault="00AD5B8D">
      <w:r>
        <w:separator/>
      </w:r>
    </w:p>
  </w:endnote>
  <w:endnote w:type="continuationSeparator" w:id="0">
    <w:p w:rsidR="00AD5B8D" w:rsidRDefault="00AD5B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39A" w:rsidRDefault="00BA1E7D" w:rsidP="0014590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1139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1139A" w:rsidRDefault="0011139A" w:rsidP="00CD2F51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F2C" w:rsidRDefault="003C5F2C" w:rsidP="0048479D">
    <w:pPr>
      <w:pStyle w:val="Rodap"/>
      <w:ind w:hanging="1418"/>
    </w:pPr>
    <w:r>
      <w:rPr>
        <w:noProof/>
        <w:lang w:val="en-US" w:eastAsia="en-US"/>
      </w:rPr>
      <w:drawing>
        <wp:inline distT="0" distB="0" distL="0" distR="0">
          <wp:extent cx="7296150" cy="619125"/>
          <wp:effectExtent l="0" t="0" r="0" b="0"/>
          <wp:docPr id="119" name="Imagem 119" descr="rodape-contactos_20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9" descr="rodape-contactos_2018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1139A" w:rsidRDefault="0011139A" w:rsidP="00CD2F51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B8D" w:rsidRDefault="00AD5B8D">
      <w:r>
        <w:separator/>
      </w:r>
    </w:p>
  </w:footnote>
  <w:footnote w:type="continuationSeparator" w:id="0">
    <w:p w:rsidR="00AD5B8D" w:rsidRDefault="00AD5B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39A" w:rsidRDefault="00BA1E7D" w:rsidP="00145908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1139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1139A" w:rsidRDefault="0011139A" w:rsidP="00C81D82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39A" w:rsidRDefault="00BA1E7D" w:rsidP="00C81D82">
    <w:pPr>
      <w:pStyle w:val="Cabealho"/>
      <w:ind w:right="360"/>
    </w:pPr>
    <w:r>
      <w:rPr>
        <w:rStyle w:val="Nmerodepgina"/>
      </w:rPr>
      <w:fldChar w:fldCharType="begin"/>
    </w:r>
    <w:r w:rsidR="0011139A"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F52D61">
      <w:rPr>
        <w:rStyle w:val="Nmerodepgina"/>
        <w:noProof/>
      </w:rPr>
      <w:t>3</w:t>
    </w:r>
    <w:r>
      <w:rPr>
        <w:rStyle w:val="Nmerodepgina"/>
      </w:rPr>
      <w:fldChar w:fldCharType="end"/>
    </w:r>
    <w:r w:rsidR="003C5F2C"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-571500</wp:posOffset>
          </wp:positionH>
          <wp:positionV relativeFrom="paragraph">
            <wp:posOffset>-111125</wp:posOffset>
          </wp:positionV>
          <wp:extent cx="1440180" cy="845185"/>
          <wp:effectExtent l="0" t="0" r="0" b="0"/>
          <wp:wrapNone/>
          <wp:docPr id="1" name="Imagem 1" descr="Logo_Office_B&amp;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Office_B&amp;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F19D1"/>
    <w:multiLevelType w:val="hybridMultilevel"/>
    <w:tmpl w:val="5B70444A"/>
    <w:lvl w:ilvl="0" w:tplc="1940F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4D1EC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0D84CE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Narrow" w:hAnsi="Arial Narrow" w:hint="default"/>
      </w:rPr>
    </w:lvl>
    <w:lvl w:ilvl="3" w:tplc="E54879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</w:rPr>
    </w:lvl>
    <w:lvl w:ilvl="4" w:tplc="14602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Narrow" w:hAnsi="Arial Narrow" w:hint="default"/>
      </w:rPr>
    </w:lvl>
    <w:lvl w:ilvl="5" w:tplc="4368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Narrow" w:hAnsi="Arial Narrow" w:hint="default"/>
      </w:rPr>
    </w:lvl>
    <w:lvl w:ilvl="6" w:tplc="AFA02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Narrow" w:hAnsi="Arial Narrow" w:hint="default"/>
      </w:rPr>
    </w:lvl>
    <w:lvl w:ilvl="7" w:tplc="F1B07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Narrow" w:hAnsi="Arial Narrow" w:hint="default"/>
      </w:rPr>
    </w:lvl>
    <w:lvl w:ilvl="8" w:tplc="2682C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Narrow" w:hAnsi="Arial Narrow" w:hint="default"/>
      </w:rPr>
    </w:lvl>
  </w:abstractNum>
  <w:abstractNum w:abstractNumId="1">
    <w:nsid w:val="1F7C1CA5"/>
    <w:multiLevelType w:val="hybridMultilevel"/>
    <w:tmpl w:val="B8F63630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7A26A4"/>
    <w:multiLevelType w:val="hybridMultilevel"/>
    <w:tmpl w:val="EFC4ED20"/>
    <w:lvl w:ilvl="0" w:tplc="0816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9D010D"/>
    <w:multiLevelType w:val="hybridMultilevel"/>
    <w:tmpl w:val="13761690"/>
    <w:lvl w:ilvl="0" w:tplc="B73AD7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E11309"/>
    <w:multiLevelType w:val="hybridMultilevel"/>
    <w:tmpl w:val="08C0F35C"/>
    <w:lvl w:ilvl="0" w:tplc="0816000B">
      <w:start w:val="1"/>
      <w:numFmt w:val="bullet"/>
      <w:lvlText w:val="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5">
    <w:nsid w:val="29987990"/>
    <w:multiLevelType w:val="hybridMultilevel"/>
    <w:tmpl w:val="A9E2D396"/>
    <w:lvl w:ilvl="0" w:tplc="B73AD7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EB7395"/>
    <w:multiLevelType w:val="hybridMultilevel"/>
    <w:tmpl w:val="C478E62C"/>
    <w:lvl w:ilvl="0" w:tplc="0816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19C64E7"/>
    <w:multiLevelType w:val="hybridMultilevel"/>
    <w:tmpl w:val="62EEDBA6"/>
    <w:lvl w:ilvl="0" w:tplc="B73AD74C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6954044"/>
    <w:multiLevelType w:val="hybridMultilevel"/>
    <w:tmpl w:val="08109786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F2B7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B26453"/>
    <w:multiLevelType w:val="hybridMultilevel"/>
    <w:tmpl w:val="14766946"/>
    <w:lvl w:ilvl="0" w:tplc="2B3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D2082B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23C0F3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Narrow" w:hAnsi="Arial Narrow" w:hint="default"/>
      </w:rPr>
    </w:lvl>
    <w:lvl w:ilvl="3" w:tplc="79AC45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</w:rPr>
    </w:lvl>
    <w:lvl w:ilvl="4" w:tplc="691CF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Narrow" w:hAnsi="Arial Narrow" w:hint="default"/>
      </w:rPr>
    </w:lvl>
    <w:lvl w:ilvl="5" w:tplc="8BF6C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Narrow" w:hAnsi="Arial Narrow" w:hint="default"/>
      </w:rPr>
    </w:lvl>
    <w:lvl w:ilvl="6" w:tplc="968E6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Narrow" w:hAnsi="Arial Narrow" w:hint="default"/>
      </w:rPr>
    </w:lvl>
    <w:lvl w:ilvl="7" w:tplc="B9A48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Narrow" w:hAnsi="Arial Narrow" w:hint="default"/>
      </w:rPr>
    </w:lvl>
    <w:lvl w:ilvl="8" w:tplc="FF388A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Narrow" w:hAnsi="Arial Narrow" w:hint="default"/>
      </w:rPr>
    </w:lvl>
  </w:abstractNum>
  <w:abstractNum w:abstractNumId="10">
    <w:nsid w:val="3BA6188A"/>
    <w:multiLevelType w:val="hybridMultilevel"/>
    <w:tmpl w:val="B8B6C9FC"/>
    <w:lvl w:ilvl="0" w:tplc="5EDA278A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C346076"/>
    <w:multiLevelType w:val="hybridMultilevel"/>
    <w:tmpl w:val="AE382C9C"/>
    <w:lvl w:ilvl="0" w:tplc="08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41BD2E4C"/>
    <w:multiLevelType w:val="hybridMultilevel"/>
    <w:tmpl w:val="5A980D0E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C72F69"/>
    <w:multiLevelType w:val="hybridMultilevel"/>
    <w:tmpl w:val="35FA09CE"/>
    <w:lvl w:ilvl="0" w:tplc="0816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5A7925D4"/>
    <w:multiLevelType w:val="hybridMultilevel"/>
    <w:tmpl w:val="BE960B52"/>
    <w:lvl w:ilvl="0" w:tplc="B73AD7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E634E6F"/>
    <w:multiLevelType w:val="hybridMultilevel"/>
    <w:tmpl w:val="66320E38"/>
    <w:lvl w:ilvl="0" w:tplc="08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4BC5847"/>
    <w:multiLevelType w:val="hybridMultilevel"/>
    <w:tmpl w:val="D91A3CFE"/>
    <w:lvl w:ilvl="0" w:tplc="B73AD7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9D64A2"/>
    <w:multiLevelType w:val="hybridMultilevel"/>
    <w:tmpl w:val="EDCEA132"/>
    <w:lvl w:ilvl="0" w:tplc="B73AD7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4A51CC0"/>
    <w:multiLevelType w:val="hybridMultilevel"/>
    <w:tmpl w:val="4838F674"/>
    <w:lvl w:ilvl="0" w:tplc="B73AD7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AD47476"/>
    <w:multiLevelType w:val="hybridMultilevel"/>
    <w:tmpl w:val="52BA136E"/>
    <w:lvl w:ilvl="0" w:tplc="E8C20B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48C4DE">
      <w:numFmt w:val="none"/>
      <w:lvlText w:val=""/>
      <w:lvlJc w:val="left"/>
      <w:pPr>
        <w:tabs>
          <w:tab w:val="num" w:pos="360"/>
        </w:tabs>
      </w:pPr>
    </w:lvl>
    <w:lvl w:ilvl="2" w:tplc="0226BC14">
      <w:numFmt w:val="none"/>
      <w:lvlText w:val=""/>
      <w:lvlJc w:val="left"/>
      <w:pPr>
        <w:tabs>
          <w:tab w:val="num" w:pos="360"/>
        </w:tabs>
      </w:pPr>
    </w:lvl>
    <w:lvl w:ilvl="3" w:tplc="F648ACC4">
      <w:numFmt w:val="none"/>
      <w:lvlText w:val=""/>
      <w:lvlJc w:val="left"/>
      <w:pPr>
        <w:tabs>
          <w:tab w:val="num" w:pos="360"/>
        </w:tabs>
      </w:pPr>
    </w:lvl>
    <w:lvl w:ilvl="4" w:tplc="8DB4B81A">
      <w:numFmt w:val="none"/>
      <w:lvlText w:val=""/>
      <w:lvlJc w:val="left"/>
      <w:pPr>
        <w:tabs>
          <w:tab w:val="num" w:pos="360"/>
        </w:tabs>
      </w:pPr>
    </w:lvl>
    <w:lvl w:ilvl="5" w:tplc="43FC8CF2">
      <w:numFmt w:val="none"/>
      <w:lvlText w:val=""/>
      <w:lvlJc w:val="left"/>
      <w:pPr>
        <w:tabs>
          <w:tab w:val="num" w:pos="360"/>
        </w:tabs>
      </w:pPr>
    </w:lvl>
    <w:lvl w:ilvl="6" w:tplc="C212DB7A">
      <w:numFmt w:val="none"/>
      <w:lvlText w:val=""/>
      <w:lvlJc w:val="left"/>
      <w:pPr>
        <w:tabs>
          <w:tab w:val="num" w:pos="360"/>
        </w:tabs>
      </w:pPr>
    </w:lvl>
    <w:lvl w:ilvl="7" w:tplc="79145820">
      <w:numFmt w:val="none"/>
      <w:lvlText w:val=""/>
      <w:lvlJc w:val="left"/>
      <w:pPr>
        <w:tabs>
          <w:tab w:val="num" w:pos="360"/>
        </w:tabs>
      </w:pPr>
    </w:lvl>
    <w:lvl w:ilvl="8" w:tplc="3C562EF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10"/>
  </w:num>
  <w:num w:numId="5">
    <w:abstractNumId w:val="7"/>
  </w:num>
  <w:num w:numId="6">
    <w:abstractNumId w:val="14"/>
  </w:num>
  <w:num w:numId="7">
    <w:abstractNumId w:val="18"/>
  </w:num>
  <w:num w:numId="8">
    <w:abstractNumId w:val="5"/>
  </w:num>
  <w:num w:numId="9">
    <w:abstractNumId w:val="1"/>
  </w:num>
  <w:num w:numId="10">
    <w:abstractNumId w:val="12"/>
  </w:num>
  <w:num w:numId="11">
    <w:abstractNumId w:val="3"/>
  </w:num>
  <w:num w:numId="12">
    <w:abstractNumId w:val="9"/>
  </w:num>
  <w:num w:numId="13">
    <w:abstractNumId w:val="0"/>
  </w:num>
  <w:num w:numId="14">
    <w:abstractNumId w:val="19"/>
  </w:num>
  <w:num w:numId="15">
    <w:abstractNumId w:val="4"/>
  </w:num>
  <w:num w:numId="16">
    <w:abstractNumId w:val="13"/>
  </w:num>
  <w:num w:numId="17">
    <w:abstractNumId w:val="6"/>
  </w:num>
  <w:num w:numId="18">
    <w:abstractNumId w:val="15"/>
  </w:num>
  <w:num w:numId="19">
    <w:abstractNumId w:val="11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59176F"/>
    <w:rsid w:val="00010C87"/>
    <w:rsid w:val="000132A0"/>
    <w:rsid w:val="00014BF4"/>
    <w:rsid w:val="0001576E"/>
    <w:rsid w:val="00020FA5"/>
    <w:rsid w:val="0002294A"/>
    <w:rsid w:val="00023B61"/>
    <w:rsid w:val="0002484C"/>
    <w:rsid w:val="00026A02"/>
    <w:rsid w:val="000319D1"/>
    <w:rsid w:val="00040152"/>
    <w:rsid w:val="00045BC6"/>
    <w:rsid w:val="00056E2C"/>
    <w:rsid w:val="00062931"/>
    <w:rsid w:val="000660C5"/>
    <w:rsid w:val="00070C08"/>
    <w:rsid w:val="00075589"/>
    <w:rsid w:val="00076181"/>
    <w:rsid w:val="00080F71"/>
    <w:rsid w:val="00084228"/>
    <w:rsid w:val="0009148A"/>
    <w:rsid w:val="000920CB"/>
    <w:rsid w:val="00094A7E"/>
    <w:rsid w:val="0009697F"/>
    <w:rsid w:val="000A1AE9"/>
    <w:rsid w:val="000A1C37"/>
    <w:rsid w:val="000A288B"/>
    <w:rsid w:val="000A3A22"/>
    <w:rsid w:val="000A632E"/>
    <w:rsid w:val="000A6BCA"/>
    <w:rsid w:val="000A7CF2"/>
    <w:rsid w:val="000A7DC7"/>
    <w:rsid w:val="000B250B"/>
    <w:rsid w:val="000B26DD"/>
    <w:rsid w:val="000B3987"/>
    <w:rsid w:val="000C089C"/>
    <w:rsid w:val="000C5738"/>
    <w:rsid w:val="000C6FB4"/>
    <w:rsid w:val="000C7C75"/>
    <w:rsid w:val="000D1C78"/>
    <w:rsid w:val="000D60B1"/>
    <w:rsid w:val="000D6576"/>
    <w:rsid w:val="000D6B8F"/>
    <w:rsid w:val="000D76E1"/>
    <w:rsid w:val="000D7762"/>
    <w:rsid w:val="001018E6"/>
    <w:rsid w:val="001025FC"/>
    <w:rsid w:val="0010439A"/>
    <w:rsid w:val="0011139A"/>
    <w:rsid w:val="001125FB"/>
    <w:rsid w:val="001140C1"/>
    <w:rsid w:val="00117FB9"/>
    <w:rsid w:val="00120A4B"/>
    <w:rsid w:val="001308D7"/>
    <w:rsid w:val="001375B3"/>
    <w:rsid w:val="00137D46"/>
    <w:rsid w:val="00137F34"/>
    <w:rsid w:val="00144729"/>
    <w:rsid w:val="00145908"/>
    <w:rsid w:val="00153C91"/>
    <w:rsid w:val="001610E1"/>
    <w:rsid w:val="00166B02"/>
    <w:rsid w:val="0017246A"/>
    <w:rsid w:val="00172B11"/>
    <w:rsid w:val="00173C9F"/>
    <w:rsid w:val="00177D4E"/>
    <w:rsid w:val="00180231"/>
    <w:rsid w:val="00182923"/>
    <w:rsid w:val="0018304F"/>
    <w:rsid w:val="00186936"/>
    <w:rsid w:val="0019266A"/>
    <w:rsid w:val="00195EF4"/>
    <w:rsid w:val="001970B7"/>
    <w:rsid w:val="001A390E"/>
    <w:rsid w:val="001A7AFB"/>
    <w:rsid w:val="001B1C5F"/>
    <w:rsid w:val="001C0A68"/>
    <w:rsid w:val="001C0F06"/>
    <w:rsid w:val="001C487D"/>
    <w:rsid w:val="001C5A0D"/>
    <w:rsid w:val="001C747B"/>
    <w:rsid w:val="001D490F"/>
    <w:rsid w:val="001D5487"/>
    <w:rsid w:val="001E039E"/>
    <w:rsid w:val="001E5169"/>
    <w:rsid w:val="001F08A7"/>
    <w:rsid w:val="001F1341"/>
    <w:rsid w:val="001F5C9C"/>
    <w:rsid w:val="00202E45"/>
    <w:rsid w:val="00204121"/>
    <w:rsid w:val="00214A8E"/>
    <w:rsid w:val="00222434"/>
    <w:rsid w:val="002244C8"/>
    <w:rsid w:val="0022764D"/>
    <w:rsid w:val="00227C29"/>
    <w:rsid w:val="00230026"/>
    <w:rsid w:val="00232BFD"/>
    <w:rsid w:val="0024256F"/>
    <w:rsid w:val="00243F41"/>
    <w:rsid w:val="002519FC"/>
    <w:rsid w:val="00256102"/>
    <w:rsid w:val="00257277"/>
    <w:rsid w:val="00257433"/>
    <w:rsid w:val="00260058"/>
    <w:rsid w:val="00263681"/>
    <w:rsid w:val="00266335"/>
    <w:rsid w:val="0026644D"/>
    <w:rsid w:val="00271ED2"/>
    <w:rsid w:val="00272D28"/>
    <w:rsid w:val="0027611B"/>
    <w:rsid w:val="0027763A"/>
    <w:rsid w:val="00282237"/>
    <w:rsid w:val="00290B7B"/>
    <w:rsid w:val="002A495D"/>
    <w:rsid w:val="002B0560"/>
    <w:rsid w:val="002B1D24"/>
    <w:rsid w:val="002B431A"/>
    <w:rsid w:val="002B6FCE"/>
    <w:rsid w:val="002C1987"/>
    <w:rsid w:val="002C1A7E"/>
    <w:rsid w:val="002C571A"/>
    <w:rsid w:val="002C7AAC"/>
    <w:rsid w:val="002D0301"/>
    <w:rsid w:val="002D3430"/>
    <w:rsid w:val="002D425A"/>
    <w:rsid w:val="002D63CE"/>
    <w:rsid w:val="002E36F7"/>
    <w:rsid w:val="002E5816"/>
    <w:rsid w:val="002F10C0"/>
    <w:rsid w:val="002F17A3"/>
    <w:rsid w:val="002F4FB0"/>
    <w:rsid w:val="00304A48"/>
    <w:rsid w:val="00305AE5"/>
    <w:rsid w:val="0030764D"/>
    <w:rsid w:val="00317A78"/>
    <w:rsid w:val="003203DC"/>
    <w:rsid w:val="0032297F"/>
    <w:rsid w:val="003273F5"/>
    <w:rsid w:val="00330677"/>
    <w:rsid w:val="00332217"/>
    <w:rsid w:val="0033244A"/>
    <w:rsid w:val="003359D7"/>
    <w:rsid w:val="0033646D"/>
    <w:rsid w:val="00340072"/>
    <w:rsid w:val="00340B89"/>
    <w:rsid w:val="00341118"/>
    <w:rsid w:val="00342F53"/>
    <w:rsid w:val="003438A2"/>
    <w:rsid w:val="00345E97"/>
    <w:rsid w:val="003519EF"/>
    <w:rsid w:val="00355268"/>
    <w:rsid w:val="003623B7"/>
    <w:rsid w:val="00364128"/>
    <w:rsid w:val="0036426D"/>
    <w:rsid w:val="0036436C"/>
    <w:rsid w:val="003643CD"/>
    <w:rsid w:val="00364C04"/>
    <w:rsid w:val="0037106C"/>
    <w:rsid w:val="00372608"/>
    <w:rsid w:val="00382636"/>
    <w:rsid w:val="003859F4"/>
    <w:rsid w:val="00386D8C"/>
    <w:rsid w:val="003A098E"/>
    <w:rsid w:val="003A1027"/>
    <w:rsid w:val="003A37A1"/>
    <w:rsid w:val="003B3ECE"/>
    <w:rsid w:val="003B461B"/>
    <w:rsid w:val="003B67BA"/>
    <w:rsid w:val="003C2145"/>
    <w:rsid w:val="003C5F2C"/>
    <w:rsid w:val="003C6F1E"/>
    <w:rsid w:val="003D2935"/>
    <w:rsid w:val="003D2C9B"/>
    <w:rsid w:val="003D478C"/>
    <w:rsid w:val="003D606B"/>
    <w:rsid w:val="003E2475"/>
    <w:rsid w:val="003F1A79"/>
    <w:rsid w:val="003F4479"/>
    <w:rsid w:val="003F736F"/>
    <w:rsid w:val="003F7F8F"/>
    <w:rsid w:val="00406A50"/>
    <w:rsid w:val="00406F87"/>
    <w:rsid w:val="004072DE"/>
    <w:rsid w:val="00410A82"/>
    <w:rsid w:val="00410C68"/>
    <w:rsid w:val="0041678B"/>
    <w:rsid w:val="00416BC3"/>
    <w:rsid w:val="00421713"/>
    <w:rsid w:val="00422F9D"/>
    <w:rsid w:val="0042348F"/>
    <w:rsid w:val="00424973"/>
    <w:rsid w:val="004336B8"/>
    <w:rsid w:val="00435559"/>
    <w:rsid w:val="004425F5"/>
    <w:rsid w:val="004442E7"/>
    <w:rsid w:val="0045662D"/>
    <w:rsid w:val="00457230"/>
    <w:rsid w:val="00460208"/>
    <w:rsid w:val="0046395E"/>
    <w:rsid w:val="004710AF"/>
    <w:rsid w:val="004740FE"/>
    <w:rsid w:val="00480C96"/>
    <w:rsid w:val="004840DA"/>
    <w:rsid w:val="00484845"/>
    <w:rsid w:val="0049139B"/>
    <w:rsid w:val="00491E53"/>
    <w:rsid w:val="00491FFD"/>
    <w:rsid w:val="004929D2"/>
    <w:rsid w:val="004A01CE"/>
    <w:rsid w:val="004A0CDB"/>
    <w:rsid w:val="004A12C3"/>
    <w:rsid w:val="004A1F93"/>
    <w:rsid w:val="004A3C08"/>
    <w:rsid w:val="004A52A7"/>
    <w:rsid w:val="004B487F"/>
    <w:rsid w:val="004B5F44"/>
    <w:rsid w:val="004B6428"/>
    <w:rsid w:val="004B646F"/>
    <w:rsid w:val="004C4D75"/>
    <w:rsid w:val="004C6CF9"/>
    <w:rsid w:val="004D0FE2"/>
    <w:rsid w:val="004D58E8"/>
    <w:rsid w:val="004D6F6A"/>
    <w:rsid w:val="004D74A2"/>
    <w:rsid w:val="004E5086"/>
    <w:rsid w:val="004E5226"/>
    <w:rsid w:val="004E7D5F"/>
    <w:rsid w:val="005024D2"/>
    <w:rsid w:val="005053A8"/>
    <w:rsid w:val="00507803"/>
    <w:rsid w:val="00512737"/>
    <w:rsid w:val="0052102C"/>
    <w:rsid w:val="005228EF"/>
    <w:rsid w:val="005230A7"/>
    <w:rsid w:val="00523497"/>
    <w:rsid w:val="00524CF3"/>
    <w:rsid w:val="00525299"/>
    <w:rsid w:val="0052773D"/>
    <w:rsid w:val="00531D27"/>
    <w:rsid w:val="00532C2A"/>
    <w:rsid w:val="00535411"/>
    <w:rsid w:val="0053555E"/>
    <w:rsid w:val="00535F38"/>
    <w:rsid w:val="00540FB8"/>
    <w:rsid w:val="00545ACB"/>
    <w:rsid w:val="005536B9"/>
    <w:rsid w:val="005727DD"/>
    <w:rsid w:val="00577B70"/>
    <w:rsid w:val="00583C39"/>
    <w:rsid w:val="00583DC9"/>
    <w:rsid w:val="00584AD4"/>
    <w:rsid w:val="005912EB"/>
    <w:rsid w:val="0059176F"/>
    <w:rsid w:val="00593E06"/>
    <w:rsid w:val="005A2FAC"/>
    <w:rsid w:val="005A3B88"/>
    <w:rsid w:val="005A3F65"/>
    <w:rsid w:val="005A5E57"/>
    <w:rsid w:val="005B1BD2"/>
    <w:rsid w:val="005B5147"/>
    <w:rsid w:val="005B5C87"/>
    <w:rsid w:val="005D0314"/>
    <w:rsid w:val="005D3AE8"/>
    <w:rsid w:val="005D46EA"/>
    <w:rsid w:val="005D59A3"/>
    <w:rsid w:val="005E0142"/>
    <w:rsid w:val="005E373B"/>
    <w:rsid w:val="005E39E0"/>
    <w:rsid w:val="005E6290"/>
    <w:rsid w:val="005F0233"/>
    <w:rsid w:val="005F0E8A"/>
    <w:rsid w:val="005F3003"/>
    <w:rsid w:val="005F7022"/>
    <w:rsid w:val="005F7F43"/>
    <w:rsid w:val="0060160C"/>
    <w:rsid w:val="00601CB9"/>
    <w:rsid w:val="00601D67"/>
    <w:rsid w:val="00604F19"/>
    <w:rsid w:val="00605FC6"/>
    <w:rsid w:val="00613580"/>
    <w:rsid w:val="00614446"/>
    <w:rsid w:val="00617883"/>
    <w:rsid w:val="00621DC2"/>
    <w:rsid w:val="006268AB"/>
    <w:rsid w:val="00626E31"/>
    <w:rsid w:val="00631BA8"/>
    <w:rsid w:val="006335B2"/>
    <w:rsid w:val="00634BA1"/>
    <w:rsid w:val="00635C64"/>
    <w:rsid w:val="006371ED"/>
    <w:rsid w:val="00641627"/>
    <w:rsid w:val="00642734"/>
    <w:rsid w:val="00643F36"/>
    <w:rsid w:val="00645E2A"/>
    <w:rsid w:val="00646097"/>
    <w:rsid w:val="006510D0"/>
    <w:rsid w:val="0065627A"/>
    <w:rsid w:val="006614C1"/>
    <w:rsid w:val="00661914"/>
    <w:rsid w:val="0066198E"/>
    <w:rsid w:val="0066207F"/>
    <w:rsid w:val="006622DE"/>
    <w:rsid w:val="00663083"/>
    <w:rsid w:val="00671F59"/>
    <w:rsid w:val="0067392D"/>
    <w:rsid w:val="00674C2A"/>
    <w:rsid w:val="00675D4F"/>
    <w:rsid w:val="0067795C"/>
    <w:rsid w:val="006828B1"/>
    <w:rsid w:val="006858EA"/>
    <w:rsid w:val="0068672F"/>
    <w:rsid w:val="00693C20"/>
    <w:rsid w:val="00696F5A"/>
    <w:rsid w:val="006A36C4"/>
    <w:rsid w:val="006B03D4"/>
    <w:rsid w:val="006B1512"/>
    <w:rsid w:val="006B31E3"/>
    <w:rsid w:val="006B551D"/>
    <w:rsid w:val="006B65D4"/>
    <w:rsid w:val="006C0B2D"/>
    <w:rsid w:val="006C7F0A"/>
    <w:rsid w:val="006D6D91"/>
    <w:rsid w:val="006E02DA"/>
    <w:rsid w:val="006E0F27"/>
    <w:rsid w:val="006E212D"/>
    <w:rsid w:val="006E2312"/>
    <w:rsid w:val="006E29F7"/>
    <w:rsid w:val="006E4358"/>
    <w:rsid w:val="006E559B"/>
    <w:rsid w:val="006F3ADB"/>
    <w:rsid w:val="006F3C96"/>
    <w:rsid w:val="006F7091"/>
    <w:rsid w:val="007033C9"/>
    <w:rsid w:val="0071323F"/>
    <w:rsid w:val="00724D34"/>
    <w:rsid w:val="00725F39"/>
    <w:rsid w:val="00730147"/>
    <w:rsid w:val="007312C2"/>
    <w:rsid w:val="0073224D"/>
    <w:rsid w:val="00735F65"/>
    <w:rsid w:val="007404F6"/>
    <w:rsid w:val="00753719"/>
    <w:rsid w:val="00753D9C"/>
    <w:rsid w:val="00753F54"/>
    <w:rsid w:val="00755D2F"/>
    <w:rsid w:val="007620FF"/>
    <w:rsid w:val="00765253"/>
    <w:rsid w:val="00767A14"/>
    <w:rsid w:val="00773253"/>
    <w:rsid w:val="007768CD"/>
    <w:rsid w:val="00783442"/>
    <w:rsid w:val="0078566C"/>
    <w:rsid w:val="00786279"/>
    <w:rsid w:val="00787056"/>
    <w:rsid w:val="007873A4"/>
    <w:rsid w:val="007B1ED6"/>
    <w:rsid w:val="007B5369"/>
    <w:rsid w:val="007C1EC3"/>
    <w:rsid w:val="007C510C"/>
    <w:rsid w:val="007C5270"/>
    <w:rsid w:val="007C7067"/>
    <w:rsid w:val="007D5955"/>
    <w:rsid w:val="007D6434"/>
    <w:rsid w:val="007D747F"/>
    <w:rsid w:val="007E034F"/>
    <w:rsid w:val="007E6E09"/>
    <w:rsid w:val="007E763A"/>
    <w:rsid w:val="007F03FF"/>
    <w:rsid w:val="007F4595"/>
    <w:rsid w:val="007F69F6"/>
    <w:rsid w:val="008008FC"/>
    <w:rsid w:val="00800FFA"/>
    <w:rsid w:val="00804347"/>
    <w:rsid w:val="008048A7"/>
    <w:rsid w:val="00805C44"/>
    <w:rsid w:val="0081166E"/>
    <w:rsid w:val="00812F9E"/>
    <w:rsid w:val="00822744"/>
    <w:rsid w:val="008357A2"/>
    <w:rsid w:val="008433DA"/>
    <w:rsid w:val="0084394B"/>
    <w:rsid w:val="00854287"/>
    <w:rsid w:val="008543BE"/>
    <w:rsid w:val="00870176"/>
    <w:rsid w:val="008740BB"/>
    <w:rsid w:val="00876ABF"/>
    <w:rsid w:val="0088181C"/>
    <w:rsid w:val="00882EAC"/>
    <w:rsid w:val="00886E68"/>
    <w:rsid w:val="00893101"/>
    <w:rsid w:val="0089559B"/>
    <w:rsid w:val="008A1A7E"/>
    <w:rsid w:val="008A2197"/>
    <w:rsid w:val="008A323F"/>
    <w:rsid w:val="008A57E1"/>
    <w:rsid w:val="008B799F"/>
    <w:rsid w:val="008C0F91"/>
    <w:rsid w:val="008C1145"/>
    <w:rsid w:val="008C2C99"/>
    <w:rsid w:val="008C3B17"/>
    <w:rsid w:val="008C5E96"/>
    <w:rsid w:val="008D21DE"/>
    <w:rsid w:val="008D3FDA"/>
    <w:rsid w:val="008E0904"/>
    <w:rsid w:val="008E2B24"/>
    <w:rsid w:val="008E2CFE"/>
    <w:rsid w:val="008E35B0"/>
    <w:rsid w:val="008E472A"/>
    <w:rsid w:val="008E760B"/>
    <w:rsid w:val="008F1970"/>
    <w:rsid w:val="008F4D8A"/>
    <w:rsid w:val="00900E39"/>
    <w:rsid w:val="00907E8A"/>
    <w:rsid w:val="009125D3"/>
    <w:rsid w:val="00916890"/>
    <w:rsid w:val="00916F90"/>
    <w:rsid w:val="009178E3"/>
    <w:rsid w:val="00924818"/>
    <w:rsid w:val="00927ADC"/>
    <w:rsid w:val="00930601"/>
    <w:rsid w:val="009312F4"/>
    <w:rsid w:val="00933E3E"/>
    <w:rsid w:val="00940C04"/>
    <w:rsid w:val="009410E4"/>
    <w:rsid w:val="009440A2"/>
    <w:rsid w:val="00944D4E"/>
    <w:rsid w:val="00944FB7"/>
    <w:rsid w:val="0094792F"/>
    <w:rsid w:val="0095406E"/>
    <w:rsid w:val="009545EB"/>
    <w:rsid w:val="0095515A"/>
    <w:rsid w:val="00955B5A"/>
    <w:rsid w:val="00960931"/>
    <w:rsid w:val="00963689"/>
    <w:rsid w:val="0097135E"/>
    <w:rsid w:val="009739A0"/>
    <w:rsid w:val="009762C0"/>
    <w:rsid w:val="0097794E"/>
    <w:rsid w:val="00980C06"/>
    <w:rsid w:val="00980C38"/>
    <w:rsid w:val="009848A0"/>
    <w:rsid w:val="00986FF3"/>
    <w:rsid w:val="00987F39"/>
    <w:rsid w:val="00992EEC"/>
    <w:rsid w:val="009A2882"/>
    <w:rsid w:val="009A4F6D"/>
    <w:rsid w:val="009A6AA4"/>
    <w:rsid w:val="009B0D98"/>
    <w:rsid w:val="009B119A"/>
    <w:rsid w:val="009B2C47"/>
    <w:rsid w:val="009B3C3F"/>
    <w:rsid w:val="009B48D2"/>
    <w:rsid w:val="009B6A6E"/>
    <w:rsid w:val="009B7B08"/>
    <w:rsid w:val="009C3667"/>
    <w:rsid w:val="009C6307"/>
    <w:rsid w:val="009C770A"/>
    <w:rsid w:val="009D621C"/>
    <w:rsid w:val="009D666F"/>
    <w:rsid w:val="009D7671"/>
    <w:rsid w:val="009F19F8"/>
    <w:rsid w:val="009F6FC9"/>
    <w:rsid w:val="009F71F3"/>
    <w:rsid w:val="00A01D93"/>
    <w:rsid w:val="00A0460B"/>
    <w:rsid w:val="00A05391"/>
    <w:rsid w:val="00A06419"/>
    <w:rsid w:val="00A067EE"/>
    <w:rsid w:val="00A07D32"/>
    <w:rsid w:val="00A1295A"/>
    <w:rsid w:val="00A14080"/>
    <w:rsid w:val="00A17D02"/>
    <w:rsid w:val="00A21EF9"/>
    <w:rsid w:val="00A22D46"/>
    <w:rsid w:val="00A277FB"/>
    <w:rsid w:val="00A300F0"/>
    <w:rsid w:val="00A308EA"/>
    <w:rsid w:val="00A31A2F"/>
    <w:rsid w:val="00A34377"/>
    <w:rsid w:val="00A35167"/>
    <w:rsid w:val="00A35299"/>
    <w:rsid w:val="00A4031D"/>
    <w:rsid w:val="00A422A7"/>
    <w:rsid w:val="00A44F3A"/>
    <w:rsid w:val="00A46BCF"/>
    <w:rsid w:val="00A477A6"/>
    <w:rsid w:val="00A50D6F"/>
    <w:rsid w:val="00A518D1"/>
    <w:rsid w:val="00A519A6"/>
    <w:rsid w:val="00A51B7F"/>
    <w:rsid w:val="00A533AC"/>
    <w:rsid w:val="00A552E9"/>
    <w:rsid w:val="00A630EE"/>
    <w:rsid w:val="00A66EA0"/>
    <w:rsid w:val="00A72506"/>
    <w:rsid w:val="00A741D2"/>
    <w:rsid w:val="00A808FA"/>
    <w:rsid w:val="00A810A9"/>
    <w:rsid w:val="00A82A58"/>
    <w:rsid w:val="00A902A2"/>
    <w:rsid w:val="00A94B3F"/>
    <w:rsid w:val="00A95F3C"/>
    <w:rsid w:val="00AA1D3F"/>
    <w:rsid w:val="00AA5988"/>
    <w:rsid w:val="00AA7957"/>
    <w:rsid w:val="00AB0C9E"/>
    <w:rsid w:val="00AB19AB"/>
    <w:rsid w:val="00AB664F"/>
    <w:rsid w:val="00AC2BC4"/>
    <w:rsid w:val="00AC6351"/>
    <w:rsid w:val="00AC7792"/>
    <w:rsid w:val="00AC7A05"/>
    <w:rsid w:val="00AD199D"/>
    <w:rsid w:val="00AD456F"/>
    <w:rsid w:val="00AD4848"/>
    <w:rsid w:val="00AD4D35"/>
    <w:rsid w:val="00AD5B8D"/>
    <w:rsid w:val="00AD740B"/>
    <w:rsid w:val="00AD7649"/>
    <w:rsid w:val="00AF2A90"/>
    <w:rsid w:val="00AF31A1"/>
    <w:rsid w:val="00AF62BD"/>
    <w:rsid w:val="00AF6FBF"/>
    <w:rsid w:val="00B01D54"/>
    <w:rsid w:val="00B059ED"/>
    <w:rsid w:val="00B0745C"/>
    <w:rsid w:val="00B10FCE"/>
    <w:rsid w:val="00B11CFF"/>
    <w:rsid w:val="00B12F3F"/>
    <w:rsid w:val="00B14153"/>
    <w:rsid w:val="00B20496"/>
    <w:rsid w:val="00B26C71"/>
    <w:rsid w:val="00B3072E"/>
    <w:rsid w:val="00B34380"/>
    <w:rsid w:val="00B3578D"/>
    <w:rsid w:val="00B430C3"/>
    <w:rsid w:val="00B4434F"/>
    <w:rsid w:val="00B51BBC"/>
    <w:rsid w:val="00B54A8A"/>
    <w:rsid w:val="00B557AC"/>
    <w:rsid w:val="00B569F3"/>
    <w:rsid w:val="00B62F0D"/>
    <w:rsid w:val="00B66B08"/>
    <w:rsid w:val="00B66FA5"/>
    <w:rsid w:val="00B70658"/>
    <w:rsid w:val="00B71F5F"/>
    <w:rsid w:val="00B73C71"/>
    <w:rsid w:val="00B86BA6"/>
    <w:rsid w:val="00B92F3F"/>
    <w:rsid w:val="00B96206"/>
    <w:rsid w:val="00BA1E7D"/>
    <w:rsid w:val="00BA6700"/>
    <w:rsid w:val="00BA680F"/>
    <w:rsid w:val="00BB5A7F"/>
    <w:rsid w:val="00BC31AC"/>
    <w:rsid w:val="00BC4BF9"/>
    <w:rsid w:val="00BC5EEF"/>
    <w:rsid w:val="00BC5F60"/>
    <w:rsid w:val="00BC7691"/>
    <w:rsid w:val="00BD3390"/>
    <w:rsid w:val="00BD3E03"/>
    <w:rsid w:val="00BE0C73"/>
    <w:rsid w:val="00BE28B2"/>
    <w:rsid w:val="00BE7CDD"/>
    <w:rsid w:val="00BF12BD"/>
    <w:rsid w:val="00BF41A8"/>
    <w:rsid w:val="00BF4CD7"/>
    <w:rsid w:val="00BF512A"/>
    <w:rsid w:val="00C01039"/>
    <w:rsid w:val="00C02F57"/>
    <w:rsid w:val="00C07E75"/>
    <w:rsid w:val="00C11285"/>
    <w:rsid w:val="00C1335A"/>
    <w:rsid w:val="00C137D4"/>
    <w:rsid w:val="00C15D9C"/>
    <w:rsid w:val="00C15F96"/>
    <w:rsid w:val="00C16A30"/>
    <w:rsid w:val="00C21739"/>
    <w:rsid w:val="00C24988"/>
    <w:rsid w:val="00C312BD"/>
    <w:rsid w:val="00C31423"/>
    <w:rsid w:val="00C356E7"/>
    <w:rsid w:val="00C35ED9"/>
    <w:rsid w:val="00C35F7B"/>
    <w:rsid w:val="00C42C99"/>
    <w:rsid w:val="00C5257E"/>
    <w:rsid w:val="00C5306B"/>
    <w:rsid w:val="00C60D28"/>
    <w:rsid w:val="00C6204A"/>
    <w:rsid w:val="00C64423"/>
    <w:rsid w:val="00C65197"/>
    <w:rsid w:val="00C74567"/>
    <w:rsid w:val="00C770F1"/>
    <w:rsid w:val="00C81D82"/>
    <w:rsid w:val="00C85681"/>
    <w:rsid w:val="00C8797C"/>
    <w:rsid w:val="00C879CE"/>
    <w:rsid w:val="00C921E1"/>
    <w:rsid w:val="00C9437B"/>
    <w:rsid w:val="00CA10B1"/>
    <w:rsid w:val="00CA4178"/>
    <w:rsid w:val="00CB02C5"/>
    <w:rsid w:val="00CB0D18"/>
    <w:rsid w:val="00CB176D"/>
    <w:rsid w:val="00CB4544"/>
    <w:rsid w:val="00CB4DEF"/>
    <w:rsid w:val="00CB6EC1"/>
    <w:rsid w:val="00CC0C80"/>
    <w:rsid w:val="00CC4847"/>
    <w:rsid w:val="00CC5DB6"/>
    <w:rsid w:val="00CD2F51"/>
    <w:rsid w:val="00CD3F48"/>
    <w:rsid w:val="00CF033D"/>
    <w:rsid w:val="00CF2A12"/>
    <w:rsid w:val="00D0318C"/>
    <w:rsid w:val="00D05F18"/>
    <w:rsid w:val="00D12064"/>
    <w:rsid w:val="00D1338E"/>
    <w:rsid w:val="00D13A4F"/>
    <w:rsid w:val="00D1716F"/>
    <w:rsid w:val="00D17394"/>
    <w:rsid w:val="00D221E8"/>
    <w:rsid w:val="00D23385"/>
    <w:rsid w:val="00D2626A"/>
    <w:rsid w:val="00D2733E"/>
    <w:rsid w:val="00D35878"/>
    <w:rsid w:val="00D410FD"/>
    <w:rsid w:val="00D42288"/>
    <w:rsid w:val="00D509F3"/>
    <w:rsid w:val="00D53973"/>
    <w:rsid w:val="00D55F6E"/>
    <w:rsid w:val="00D65CFE"/>
    <w:rsid w:val="00D67841"/>
    <w:rsid w:val="00D67A7D"/>
    <w:rsid w:val="00D70B2C"/>
    <w:rsid w:val="00D7115D"/>
    <w:rsid w:val="00D81CC5"/>
    <w:rsid w:val="00D820FD"/>
    <w:rsid w:val="00D8385F"/>
    <w:rsid w:val="00D87658"/>
    <w:rsid w:val="00D93074"/>
    <w:rsid w:val="00D94928"/>
    <w:rsid w:val="00D956C4"/>
    <w:rsid w:val="00D960BB"/>
    <w:rsid w:val="00D96AE8"/>
    <w:rsid w:val="00DA20F4"/>
    <w:rsid w:val="00DA531D"/>
    <w:rsid w:val="00DB40F5"/>
    <w:rsid w:val="00DB47C2"/>
    <w:rsid w:val="00DB4F2F"/>
    <w:rsid w:val="00DB590D"/>
    <w:rsid w:val="00DB71EE"/>
    <w:rsid w:val="00DC24C1"/>
    <w:rsid w:val="00DC2609"/>
    <w:rsid w:val="00DC4EDF"/>
    <w:rsid w:val="00DC52D3"/>
    <w:rsid w:val="00DD01D5"/>
    <w:rsid w:val="00DD04D7"/>
    <w:rsid w:val="00DD0E17"/>
    <w:rsid w:val="00DD33E3"/>
    <w:rsid w:val="00DE095F"/>
    <w:rsid w:val="00DE14D5"/>
    <w:rsid w:val="00DE3C2B"/>
    <w:rsid w:val="00DE7AAE"/>
    <w:rsid w:val="00DF66EE"/>
    <w:rsid w:val="00DF7345"/>
    <w:rsid w:val="00DF7686"/>
    <w:rsid w:val="00E04942"/>
    <w:rsid w:val="00E10AC8"/>
    <w:rsid w:val="00E207E4"/>
    <w:rsid w:val="00E221BB"/>
    <w:rsid w:val="00E25C85"/>
    <w:rsid w:val="00E26A26"/>
    <w:rsid w:val="00E30B15"/>
    <w:rsid w:val="00E336CF"/>
    <w:rsid w:val="00E3784F"/>
    <w:rsid w:val="00E4225D"/>
    <w:rsid w:val="00E43943"/>
    <w:rsid w:val="00E452D0"/>
    <w:rsid w:val="00E51B94"/>
    <w:rsid w:val="00E52DE2"/>
    <w:rsid w:val="00E71009"/>
    <w:rsid w:val="00E76ECB"/>
    <w:rsid w:val="00E819E5"/>
    <w:rsid w:val="00E838E9"/>
    <w:rsid w:val="00E84A76"/>
    <w:rsid w:val="00E903E9"/>
    <w:rsid w:val="00E93750"/>
    <w:rsid w:val="00E939A6"/>
    <w:rsid w:val="00E9557A"/>
    <w:rsid w:val="00E96F1C"/>
    <w:rsid w:val="00EA4AF7"/>
    <w:rsid w:val="00EA6369"/>
    <w:rsid w:val="00EA7CB9"/>
    <w:rsid w:val="00EA7D1E"/>
    <w:rsid w:val="00EB253B"/>
    <w:rsid w:val="00EB3661"/>
    <w:rsid w:val="00EB4C72"/>
    <w:rsid w:val="00EB774D"/>
    <w:rsid w:val="00EC13F5"/>
    <w:rsid w:val="00EC607D"/>
    <w:rsid w:val="00EC7ABC"/>
    <w:rsid w:val="00ED0769"/>
    <w:rsid w:val="00ED2707"/>
    <w:rsid w:val="00ED3333"/>
    <w:rsid w:val="00ED39CE"/>
    <w:rsid w:val="00ED6156"/>
    <w:rsid w:val="00EE28D6"/>
    <w:rsid w:val="00EE611F"/>
    <w:rsid w:val="00EE6BD9"/>
    <w:rsid w:val="00EF31A6"/>
    <w:rsid w:val="00EF412C"/>
    <w:rsid w:val="00EF61DE"/>
    <w:rsid w:val="00EF739D"/>
    <w:rsid w:val="00F01CAC"/>
    <w:rsid w:val="00F067A7"/>
    <w:rsid w:val="00F07761"/>
    <w:rsid w:val="00F078A2"/>
    <w:rsid w:val="00F10209"/>
    <w:rsid w:val="00F112F9"/>
    <w:rsid w:val="00F17845"/>
    <w:rsid w:val="00F4546C"/>
    <w:rsid w:val="00F461FC"/>
    <w:rsid w:val="00F46FE6"/>
    <w:rsid w:val="00F473D0"/>
    <w:rsid w:val="00F52D61"/>
    <w:rsid w:val="00F57E6C"/>
    <w:rsid w:val="00F605DA"/>
    <w:rsid w:val="00F6471A"/>
    <w:rsid w:val="00F66569"/>
    <w:rsid w:val="00F70E5E"/>
    <w:rsid w:val="00F8015F"/>
    <w:rsid w:val="00F814AA"/>
    <w:rsid w:val="00F8183B"/>
    <w:rsid w:val="00F8499B"/>
    <w:rsid w:val="00F90990"/>
    <w:rsid w:val="00F923C4"/>
    <w:rsid w:val="00F92C36"/>
    <w:rsid w:val="00F93071"/>
    <w:rsid w:val="00F9377A"/>
    <w:rsid w:val="00F95363"/>
    <w:rsid w:val="00F96124"/>
    <w:rsid w:val="00FA5886"/>
    <w:rsid w:val="00FA5E81"/>
    <w:rsid w:val="00FA6F9D"/>
    <w:rsid w:val="00FB02FB"/>
    <w:rsid w:val="00FB0D10"/>
    <w:rsid w:val="00FB14E9"/>
    <w:rsid w:val="00FC12AE"/>
    <w:rsid w:val="00FC1C68"/>
    <w:rsid w:val="00FC22A4"/>
    <w:rsid w:val="00FC4085"/>
    <w:rsid w:val="00FC4A0C"/>
    <w:rsid w:val="00FD5590"/>
    <w:rsid w:val="00FD73C8"/>
    <w:rsid w:val="00FE0F50"/>
    <w:rsid w:val="00FF0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C44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A630E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abealho">
    <w:name w:val="header"/>
    <w:basedOn w:val="Normal"/>
    <w:rsid w:val="00B430C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B430C3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B66B08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rsid w:val="00CD2F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Tipodeletrapredefinidodopargrafo"/>
    <w:rsid w:val="00CD2F51"/>
  </w:style>
  <w:style w:type="character" w:styleId="Hiperligao">
    <w:name w:val="Hyperlink"/>
    <w:basedOn w:val="Tipodeletrapredefinidodopargrafo"/>
    <w:rsid w:val="001308D7"/>
    <w:rPr>
      <w:color w:val="0000FF"/>
      <w:u w:val="single"/>
    </w:rPr>
  </w:style>
  <w:style w:type="paragraph" w:styleId="ndice1">
    <w:name w:val="toc 1"/>
    <w:basedOn w:val="Normal"/>
    <w:next w:val="Normal"/>
    <w:autoRedefine/>
    <w:semiHidden/>
    <w:rsid w:val="00A630EE"/>
  </w:style>
  <w:style w:type="character" w:customStyle="1" w:styleId="RodapCarcter">
    <w:name w:val="Rodapé Carácter"/>
    <w:link w:val="Rodap"/>
    <w:uiPriority w:val="99"/>
    <w:rsid w:val="003C5F2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2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5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9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olitica21.pt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M\Desktop\ModeloDeElaboracaoDeTrabalhosEscritosVersaoFinal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ModeloDeElaboracaoDeTrabalhosEscritosVersaoFinal</Template>
  <TotalTime>3</TotalTime>
  <Pages>8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DECLARAÇÃO</vt:lpstr>
    </vt:vector>
  </TitlesOfParts>
  <Company>IMT</Company>
  <LinksUpToDate>false</LinksUpToDate>
  <CharactersWithSpaces>8422</CharactersWithSpaces>
  <SharedDoc>false</SharedDoc>
  <HLinks>
    <vt:vector size="24" baseType="variant">
      <vt:variant>
        <vt:i4>4718623</vt:i4>
      </vt:variant>
      <vt:variant>
        <vt:i4>21</vt:i4>
      </vt:variant>
      <vt:variant>
        <vt:i4>0</vt:i4>
      </vt:variant>
      <vt:variant>
        <vt:i4>5</vt:i4>
      </vt:variant>
      <vt:variant>
        <vt:lpwstr>http://www.politica21.pt/</vt:lpwstr>
      </vt:variant>
      <vt:variant>
        <vt:lpwstr/>
      </vt:variant>
      <vt:variant>
        <vt:i4>1245246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_Toc255305976</vt:lpwstr>
      </vt:variant>
      <vt:variant>
        <vt:i4>1245246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_Toc255305975</vt:lpwstr>
      </vt:variant>
      <vt:variant>
        <vt:i4>1245246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_Toc255305974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DECLARAÇÃO</dc:title>
  <dc:creator>Utilizador do Windows</dc:creator>
  <cp:lastModifiedBy>dfq</cp:lastModifiedBy>
  <cp:revision>4</cp:revision>
  <cp:lastPrinted>2011-06-20T12:46:00Z</cp:lastPrinted>
  <dcterms:created xsi:type="dcterms:W3CDTF">2019-04-24T16:55:00Z</dcterms:created>
  <dcterms:modified xsi:type="dcterms:W3CDTF">2019-04-24T17:01:00Z</dcterms:modified>
</cp:coreProperties>
</file>